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FFF" w:rsidRPr="00160FC5" w:rsidRDefault="00821FFF" w:rsidP="00160FC5">
      <w:pPr>
        <w:jc w:val="center"/>
        <w:rPr>
          <w:rFonts w:ascii="Arial" w:hAnsi="Arial" w:cs="Arial"/>
          <w:b/>
          <w:bCs/>
          <w:sz w:val="28"/>
          <w:szCs w:val="28"/>
        </w:rPr>
      </w:pPr>
      <w:r>
        <w:rPr>
          <w:rFonts w:ascii="Arial" w:hAnsi="Arial" w:cs="Arial"/>
          <w:b/>
          <w:bCs/>
          <w:sz w:val="20"/>
          <w:szCs w:val="20"/>
        </w:rPr>
        <w:t xml:space="preserve">                  2010</w:t>
      </w:r>
      <w:r w:rsidRPr="00C0624E">
        <w:rPr>
          <w:rFonts w:ascii="Arial" w:hAnsi="Arial" w:cs="Arial"/>
          <w:b/>
          <w:bCs/>
          <w:sz w:val="20"/>
          <w:szCs w:val="20"/>
        </w:rPr>
        <w:t>–201</w:t>
      </w:r>
      <w:r>
        <w:rPr>
          <w:rFonts w:ascii="Arial" w:hAnsi="Arial" w:cs="Arial"/>
          <w:b/>
          <w:bCs/>
          <w:sz w:val="20"/>
          <w:szCs w:val="20"/>
        </w:rPr>
        <w:t>1</w:t>
      </w:r>
      <w:r w:rsidRPr="00C0624E">
        <w:rPr>
          <w:rFonts w:ascii="Arial" w:hAnsi="Arial" w:cs="Arial"/>
          <w:b/>
          <w:bCs/>
          <w:sz w:val="20"/>
          <w:szCs w:val="20"/>
        </w:rPr>
        <w:t xml:space="preserve"> EĞİTİM – ÖĞRETİM YILI</w:t>
      </w:r>
      <w:r>
        <w:rPr>
          <w:rFonts w:ascii="Arial" w:hAnsi="Arial" w:cs="Arial"/>
          <w:b/>
          <w:bCs/>
          <w:sz w:val="20"/>
          <w:szCs w:val="20"/>
        </w:rPr>
        <w:t xml:space="preserve">            </w:t>
      </w:r>
      <w:r>
        <w:rPr>
          <w:rFonts w:ascii="Arial" w:hAnsi="Arial" w:cs="Arial"/>
          <w:b/>
          <w:bCs/>
          <w:sz w:val="28"/>
          <w:szCs w:val="28"/>
        </w:rPr>
        <w:t>B</w:t>
      </w:r>
    </w:p>
    <w:p w:rsidR="00821FFF" w:rsidRPr="00C0624E" w:rsidRDefault="00821FFF" w:rsidP="00160FC5">
      <w:pPr>
        <w:jc w:val="center"/>
        <w:rPr>
          <w:rFonts w:ascii="Arial" w:hAnsi="Arial" w:cs="Arial"/>
          <w:b/>
          <w:bCs/>
          <w:sz w:val="20"/>
          <w:szCs w:val="20"/>
        </w:rPr>
      </w:pPr>
      <w:r w:rsidRPr="00C0624E">
        <w:rPr>
          <w:rFonts w:ascii="Arial" w:hAnsi="Arial" w:cs="Arial"/>
          <w:b/>
          <w:bCs/>
          <w:sz w:val="20"/>
          <w:szCs w:val="20"/>
        </w:rPr>
        <w:t xml:space="preserve"> EMLAK KREDİ İLKÖĞRETİM OKULU </w:t>
      </w:r>
    </w:p>
    <w:p w:rsidR="00821FFF" w:rsidRPr="00C0624E" w:rsidRDefault="00821FFF" w:rsidP="00160FC5">
      <w:pPr>
        <w:jc w:val="center"/>
        <w:rPr>
          <w:rFonts w:ascii="Arial" w:hAnsi="Arial" w:cs="Arial"/>
          <w:b/>
          <w:bCs/>
          <w:sz w:val="20"/>
          <w:szCs w:val="20"/>
          <w:u w:val="single"/>
        </w:rPr>
      </w:pPr>
      <w:r w:rsidRPr="00C0624E">
        <w:rPr>
          <w:rFonts w:ascii="Arial" w:hAnsi="Arial" w:cs="Arial"/>
          <w:b/>
          <w:bCs/>
          <w:sz w:val="20"/>
          <w:szCs w:val="20"/>
          <w:u w:val="single"/>
        </w:rPr>
        <w:t>7. SINIFLAR TÜRKÇE DERSİ 1. DÖNEM 3. ORTAK YAZILI SORULARI</w:t>
      </w:r>
    </w:p>
    <w:p w:rsidR="00821FFF" w:rsidRPr="00C0624E" w:rsidRDefault="00821FFF" w:rsidP="00160FC5">
      <w:pPr>
        <w:rPr>
          <w:rFonts w:ascii="Arial" w:hAnsi="Arial" w:cs="Arial"/>
          <w:b/>
          <w:bCs/>
          <w:sz w:val="20"/>
          <w:szCs w:val="20"/>
        </w:rPr>
      </w:pPr>
      <w:r w:rsidRPr="00C0624E">
        <w:rPr>
          <w:rFonts w:ascii="Arial" w:hAnsi="Arial" w:cs="Arial"/>
          <w:b/>
          <w:bCs/>
          <w:sz w:val="20"/>
          <w:szCs w:val="20"/>
        </w:rPr>
        <w:t>Adı-Soyadı:</w:t>
      </w:r>
    </w:p>
    <w:p w:rsidR="00821FFF" w:rsidRPr="00C0624E" w:rsidRDefault="00821FFF" w:rsidP="00160FC5">
      <w:pPr>
        <w:rPr>
          <w:rFonts w:ascii="Arial" w:hAnsi="Arial" w:cs="Arial"/>
          <w:b/>
          <w:bCs/>
          <w:sz w:val="20"/>
          <w:szCs w:val="20"/>
        </w:rPr>
      </w:pPr>
      <w:r w:rsidRPr="00C0624E">
        <w:rPr>
          <w:rFonts w:ascii="Arial" w:hAnsi="Arial" w:cs="Arial"/>
          <w:b/>
          <w:bCs/>
          <w:sz w:val="20"/>
          <w:szCs w:val="20"/>
        </w:rPr>
        <w:t>Numarası:</w:t>
      </w:r>
      <w:r w:rsidRPr="00C0624E">
        <w:rPr>
          <w:rFonts w:ascii="Arial" w:hAnsi="Arial" w:cs="Arial"/>
          <w:b/>
          <w:bCs/>
          <w:sz w:val="20"/>
          <w:szCs w:val="20"/>
        </w:rPr>
        <w:tab/>
        <w:t xml:space="preserve">                      Sınıfı:</w:t>
      </w:r>
      <w:r w:rsidRPr="00C0624E">
        <w:rPr>
          <w:rFonts w:ascii="Arial" w:hAnsi="Arial" w:cs="Arial"/>
          <w:b/>
          <w:bCs/>
          <w:sz w:val="20"/>
          <w:szCs w:val="20"/>
        </w:rPr>
        <w:tab/>
      </w:r>
    </w:p>
    <w:p w:rsidR="00821FFF" w:rsidRPr="00C0624E" w:rsidRDefault="00821FFF" w:rsidP="00160FC5">
      <w:pPr>
        <w:rPr>
          <w:rFonts w:ascii="Arial" w:hAnsi="Arial" w:cs="Arial"/>
          <w:b/>
          <w:bCs/>
          <w:sz w:val="20"/>
          <w:szCs w:val="20"/>
        </w:rPr>
      </w:pPr>
    </w:p>
    <w:p w:rsidR="00821FFF" w:rsidRPr="00784786" w:rsidRDefault="00821FFF" w:rsidP="00160FC5">
      <w:pPr>
        <w:pStyle w:val="NoSpacing"/>
        <w:rPr>
          <w:rFonts w:ascii="Arial" w:hAnsi="Arial" w:cs="Arial"/>
          <w:sz w:val="20"/>
          <w:szCs w:val="20"/>
        </w:rPr>
      </w:pPr>
      <w:r>
        <w:rPr>
          <w:rFonts w:ascii="Arial" w:hAnsi="Arial" w:cs="Arial"/>
          <w:b/>
          <w:bCs/>
          <w:sz w:val="20"/>
          <w:szCs w:val="20"/>
        </w:rPr>
        <w:t>1</w:t>
      </w:r>
      <w:r w:rsidRPr="00784786">
        <w:rPr>
          <w:rFonts w:ascii="Arial" w:hAnsi="Arial" w:cs="Arial"/>
          <w:sz w:val="20"/>
          <w:szCs w:val="20"/>
        </w:rPr>
        <w:t>-</w:t>
      </w:r>
      <w:r w:rsidRPr="00784786">
        <w:rPr>
          <w:rFonts w:ascii="Arial" w:hAnsi="Arial" w:cs="Arial"/>
          <w:w w:val="103"/>
          <w:sz w:val="20"/>
          <w:szCs w:val="20"/>
        </w:rPr>
        <w:t>.</w:t>
      </w:r>
      <w:r w:rsidRPr="00784786">
        <w:rPr>
          <w:rFonts w:ascii="Arial" w:hAnsi="Arial" w:cs="Arial"/>
          <w:b/>
          <w:bCs/>
          <w:w w:val="103"/>
          <w:sz w:val="20"/>
          <w:szCs w:val="20"/>
        </w:rPr>
        <w:t>"Acımak"</w:t>
      </w:r>
      <w:r w:rsidRPr="00784786">
        <w:rPr>
          <w:rFonts w:ascii="Arial" w:hAnsi="Arial" w:cs="Arial"/>
          <w:w w:val="103"/>
          <w:sz w:val="20"/>
          <w:szCs w:val="20"/>
        </w:rPr>
        <w:t xml:space="preserve"> sözcüğü, aşağıdakilerin hangisinde </w:t>
      </w:r>
      <w:r w:rsidRPr="00784786">
        <w:rPr>
          <w:rFonts w:ascii="Arial" w:hAnsi="Arial" w:cs="Arial"/>
          <w:b/>
          <w:bCs/>
          <w:w w:val="123"/>
          <w:sz w:val="20"/>
          <w:szCs w:val="20"/>
        </w:rPr>
        <w:t>"kıyamamak"</w:t>
      </w:r>
      <w:r w:rsidRPr="00784786">
        <w:rPr>
          <w:rFonts w:ascii="Arial" w:hAnsi="Arial" w:cs="Arial"/>
          <w:w w:val="123"/>
          <w:sz w:val="20"/>
          <w:szCs w:val="20"/>
        </w:rPr>
        <w:t xml:space="preserve"> anlamında kullanılmıştır?</w:t>
      </w:r>
    </w:p>
    <w:p w:rsidR="00821FFF" w:rsidRPr="00784786" w:rsidRDefault="00821FFF" w:rsidP="00160FC5">
      <w:pPr>
        <w:pStyle w:val="NoSpacing"/>
        <w:rPr>
          <w:rFonts w:ascii="Arial" w:hAnsi="Arial" w:cs="Arial"/>
          <w:sz w:val="20"/>
          <w:szCs w:val="20"/>
        </w:rPr>
      </w:pPr>
      <w:r w:rsidRPr="00784786">
        <w:rPr>
          <w:rFonts w:ascii="Arial" w:hAnsi="Arial" w:cs="Arial"/>
          <w:sz w:val="20"/>
          <w:szCs w:val="20"/>
        </w:rPr>
        <w:t>A) Uzun zaman beklemekten tereyağı acımış.</w:t>
      </w:r>
    </w:p>
    <w:p w:rsidR="00821FFF" w:rsidRPr="00784786" w:rsidRDefault="00821FFF" w:rsidP="00160FC5">
      <w:pPr>
        <w:pStyle w:val="NoSpacing"/>
        <w:rPr>
          <w:rFonts w:ascii="Arial" w:hAnsi="Arial" w:cs="Arial"/>
          <w:sz w:val="20"/>
          <w:szCs w:val="20"/>
        </w:rPr>
      </w:pPr>
      <w:r w:rsidRPr="00784786">
        <w:rPr>
          <w:rFonts w:ascii="Arial" w:hAnsi="Arial" w:cs="Arial"/>
          <w:sz w:val="20"/>
          <w:szCs w:val="20"/>
        </w:rPr>
        <w:t>B) Son yaptığımız halı saha maçından beri her yerim acıyor,</w:t>
      </w:r>
    </w:p>
    <w:p w:rsidR="00821FFF" w:rsidRPr="00784786" w:rsidRDefault="00821FFF" w:rsidP="00160FC5">
      <w:pPr>
        <w:pStyle w:val="NoSpacing"/>
        <w:rPr>
          <w:rFonts w:ascii="Arial" w:hAnsi="Arial" w:cs="Arial"/>
          <w:sz w:val="20"/>
          <w:szCs w:val="20"/>
        </w:rPr>
      </w:pPr>
      <w:r w:rsidRPr="00784786">
        <w:rPr>
          <w:rFonts w:ascii="Arial" w:hAnsi="Arial" w:cs="Arial"/>
          <w:sz w:val="20"/>
          <w:szCs w:val="20"/>
        </w:rPr>
        <w:t>C) PTT çukuruna düşüp kalça kemiğini kıran ih</w:t>
      </w:r>
      <w:r w:rsidRPr="00784786">
        <w:rPr>
          <w:rFonts w:ascii="Arial" w:hAnsi="Arial" w:cs="Arial"/>
          <w:sz w:val="20"/>
          <w:szCs w:val="20"/>
        </w:rPr>
        <w:softHyphen/>
        <w:t>tiyara çok acıdım.</w:t>
      </w:r>
    </w:p>
    <w:p w:rsidR="00821FFF" w:rsidRPr="00784786" w:rsidRDefault="00821FFF" w:rsidP="00160FC5">
      <w:pPr>
        <w:pStyle w:val="NoSpacing"/>
        <w:rPr>
          <w:rFonts w:ascii="Arial" w:hAnsi="Arial" w:cs="Arial"/>
          <w:sz w:val="20"/>
          <w:szCs w:val="20"/>
        </w:rPr>
      </w:pPr>
      <w:r w:rsidRPr="00784786">
        <w:rPr>
          <w:rFonts w:ascii="Arial" w:hAnsi="Arial" w:cs="Arial"/>
          <w:sz w:val="20"/>
          <w:szCs w:val="20"/>
        </w:rPr>
        <w:t>D) Şu eşyaların hepsinin ayrı bir hatırası var, ge</w:t>
      </w:r>
      <w:r w:rsidRPr="00784786">
        <w:rPr>
          <w:rFonts w:ascii="Arial" w:hAnsi="Arial" w:cs="Arial"/>
          <w:sz w:val="20"/>
          <w:szCs w:val="20"/>
        </w:rPr>
        <w:softHyphen/>
        <w:t>reksizleri atmaya acıyorum.</w:t>
      </w:r>
    </w:p>
    <w:p w:rsidR="00821FFF" w:rsidRDefault="00821FFF" w:rsidP="00160FC5">
      <w:pPr>
        <w:rPr>
          <w:rFonts w:ascii="Arial" w:hAnsi="Arial" w:cs="Arial"/>
          <w:sz w:val="20"/>
          <w:szCs w:val="20"/>
        </w:rPr>
      </w:pPr>
    </w:p>
    <w:p w:rsidR="00821FFF" w:rsidRPr="00D17DDF" w:rsidRDefault="00821FFF" w:rsidP="00160FC5">
      <w:pPr>
        <w:tabs>
          <w:tab w:val="num" w:pos="720"/>
        </w:tabs>
        <w:rPr>
          <w:rFonts w:ascii="Arial" w:hAnsi="Arial" w:cs="Arial"/>
          <w:b/>
          <w:bCs/>
          <w:sz w:val="20"/>
          <w:szCs w:val="20"/>
        </w:rPr>
      </w:pPr>
      <w:r>
        <w:rPr>
          <w:rFonts w:ascii="Arial" w:hAnsi="Arial" w:cs="Arial"/>
          <w:b/>
          <w:bCs/>
          <w:sz w:val="20"/>
          <w:szCs w:val="20"/>
        </w:rPr>
        <w:t>2</w:t>
      </w:r>
      <w:r>
        <w:rPr>
          <w:rFonts w:ascii="Arial" w:hAnsi="Arial" w:cs="Arial"/>
          <w:sz w:val="20"/>
          <w:szCs w:val="20"/>
        </w:rPr>
        <w:t>-</w:t>
      </w:r>
      <w:r w:rsidRPr="00D17DDF">
        <w:rPr>
          <w:rFonts w:ascii="Arial" w:hAnsi="Arial" w:cs="Arial"/>
          <w:b/>
          <w:bCs/>
          <w:sz w:val="20"/>
          <w:szCs w:val="20"/>
        </w:rPr>
        <w:t>."</w:t>
      </w:r>
      <w:r w:rsidRPr="00D17DDF">
        <w:rPr>
          <w:rFonts w:ascii="Arial" w:hAnsi="Arial" w:cs="Arial"/>
          <w:sz w:val="20"/>
          <w:szCs w:val="20"/>
        </w:rPr>
        <w:t>Atılmak</w:t>
      </w:r>
      <w:r w:rsidRPr="00D17DDF">
        <w:rPr>
          <w:rFonts w:ascii="Arial" w:hAnsi="Arial" w:cs="Arial"/>
          <w:b/>
          <w:bCs/>
          <w:sz w:val="20"/>
          <w:szCs w:val="20"/>
        </w:rPr>
        <w:t>" sözcüğü, aşağıdaki cümlelerin han</w:t>
      </w:r>
      <w:r w:rsidRPr="00D17DDF">
        <w:rPr>
          <w:rFonts w:ascii="Arial" w:hAnsi="Arial" w:cs="Arial"/>
          <w:b/>
          <w:bCs/>
          <w:sz w:val="20"/>
          <w:szCs w:val="20"/>
        </w:rPr>
        <w:softHyphen/>
        <w:t>gisinde "</w:t>
      </w:r>
      <w:r w:rsidRPr="00D17DDF">
        <w:rPr>
          <w:rFonts w:ascii="Arial" w:hAnsi="Arial" w:cs="Arial"/>
          <w:sz w:val="20"/>
          <w:szCs w:val="20"/>
        </w:rPr>
        <w:t>İlgisini çeken her işe atılırdı</w:t>
      </w:r>
      <w:r w:rsidRPr="00D17DDF">
        <w:rPr>
          <w:rFonts w:ascii="Arial" w:hAnsi="Arial" w:cs="Arial"/>
          <w:b/>
          <w:bCs/>
          <w:sz w:val="20"/>
          <w:szCs w:val="20"/>
        </w:rPr>
        <w:t>." cümlesin</w:t>
      </w:r>
      <w:r w:rsidRPr="00D17DDF">
        <w:rPr>
          <w:rFonts w:ascii="Arial" w:hAnsi="Arial" w:cs="Arial"/>
          <w:b/>
          <w:bCs/>
          <w:sz w:val="20"/>
          <w:szCs w:val="20"/>
        </w:rPr>
        <w:softHyphen/>
        <w:t xml:space="preserve">deki ile aynı anlamda kullanılmıştır? </w:t>
      </w:r>
    </w:p>
    <w:p w:rsidR="00821FFF" w:rsidRPr="00D17DDF" w:rsidRDefault="00821FFF" w:rsidP="00160FC5">
      <w:pPr>
        <w:tabs>
          <w:tab w:val="num" w:pos="720"/>
        </w:tabs>
        <w:rPr>
          <w:rFonts w:ascii="Arial" w:hAnsi="Arial" w:cs="Arial"/>
          <w:sz w:val="20"/>
          <w:szCs w:val="20"/>
        </w:rPr>
      </w:pPr>
      <w:r w:rsidRPr="00D17DDF">
        <w:rPr>
          <w:rFonts w:ascii="Arial" w:hAnsi="Arial" w:cs="Arial"/>
          <w:sz w:val="20"/>
          <w:szCs w:val="20"/>
        </w:rPr>
        <w:t xml:space="preserve">A) İyice eskiyen terliklerimiz çöpe atıldı. </w:t>
      </w:r>
    </w:p>
    <w:p w:rsidR="00821FFF" w:rsidRPr="00D17DDF" w:rsidRDefault="00821FFF" w:rsidP="00160FC5">
      <w:pPr>
        <w:tabs>
          <w:tab w:val="num" w:pos="720"/>
        </w:tabs>
        <w:rPr>
          <w:rFonts w:ascii="Arial" w:hAnsi="Arial" w:cs="Arial"/>
          <w:sz w:val="20"/>
          <w:szCs w:val="20"/>
        </w:rPr>
      </w:pPr>
      <w:r w:rsidRPr="00D17DDF">
        <w:rPr>
          <w:rFonts w:ascii="Arial" w:hAnsi="Arial" w:cs="Arial"/>
          <w:sz w:val="20"/>
          <w:szCs w:val="20"/>
        </w:rPr>
        <w:t>B) Öğretmeni n sorusuna cevap vermek için ilk atı</w:t>
      </w:r>
      <w:r w:rsidRPr="00D17DDF">
        <w:rPr>
          <w:rFonts w:ascii="Arial" w:hAnsi="Arial" w:cs="Arial"/>
          <w:sz w:val="20"/>
          <w:szCs w:val="20"/>
        </w:rPr>
        <w:softHyphen/>
        <w:t xml:space="preserve">lan Şebnem oldu. </w:t>
      </w:r>
    </w:p>
    <w:p w:rsidR="00821FFF" w:rsidRPr="00D17DDF" w:rsidRDefault="00821FFF" w:rsidP="00160FC5">
      <w:pPr>
        <w:tabs>
          <w:tab w:val="num" w:pos="720"/>
        </w:tabs>
        <w:rPr>
          <w:rFonts w:ascii="Arial" w:hAnsi="Arial" w:cs="Arial"/>
          <w:sz w:val="20"/>
          <w:szCs w:val="20"/>
        </w:rPr>
      </w:pPr>
      <w:r w:rsidRPr="00D17DDF">
        <w:rPr>
          <w:rFonts w:ascii="Arial" w:hAnsi="Arial" w:cs="Arial"/>
          <w:sz w:val="20"/>
          <w:szCs w:val="20"/>
        </w:rPr>
        <w:t xml:space="preserve">C) Hiçbir üretim faaliyetine katılmaya yanaşmadığı için işten atıldı. </w:t>
      </w:r>
    </w:p>
    <w:p w:rsidR="00821FFF" w:rsidRDefault="00821FFF" w:rsidP="00160FC5">
      <w:pPr>
        <w:tabs>
          <w:tab w:val="num" w:pos="720"/>
        </w:tabs>
        <w:rPr>
          <w:rFonts w:ascii="Arial" w:hAnsi="Arial" w:cs="Arial"/>
          <w:sz w:val="20"/>
          <w:szCs w:val="20"/>
        </w:rPr>
      </w:pPr>
      <w:r w:rsidRPr="00D17DDF">
        <w:rPr>
          <w:rFonts w:ascii="Arial" w:hAnsi="Arial" w:cs="Arial"/>
          <w:sz w:val="20"/>
          <w:szCs w:val="20"/>
        </w:rPr>
        <w:t xml:space="preserve">D) Atılan ekmekler, çoğu zaman israfa yol açıyor. </w:t>
      </w:r>
    </w:p>
    <w:p w:rsidR="00821FFF" w:rsidRDefault="00821FFF" w:rsidP="00160FC5">
      <w:pPr>
        <w:rPr>
          <w:rFonts w:ascii="Arial" w:hAnsi="Arial" w:cs="Arial"/>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89" o:spid="_x0000_s1026" type="#_x0000_t75" alt="sevincli" style="position:absolute;margin-left:-6.6pt;margin-top:7.65pt;width:41.6pt;height:85pt;z-index:251652096;visibility:visible">
            <v:imagedata r:id="rId5" o:title=""/>
            <w10:wrap type="square" side="right"/>
          </v:shape>
        </w:pict>
      </w:r>
    </w:p>
    <w:p w:rsidR="00821FFF" w:rsidRPr="005D1258" w:rsidRDefault="00821FFF" w:rsidP="00160FC5">
      <w:pPr>
        <w:pStyle w:val="NormalIndent"/>
      </w:pPr>
      <w:r w:rsidRPr="005D1258">
        <w:t xml:space="preserve">Haydi, resmimi çek fotoğrafçı amca               </w:t>
      </w:r>
    </w:p>
    <w:p w:rsidR="00821FFF" w:rsidRPr="005D1258" w:rsidRDefault="00821FFF" w:rsidP="00160FC5">
      <w:pPr>
        <w:pStyle w:val="NormalIndent"/>
      </w:pPr>
      <w:r w:rsidRPr="005D1258">
        <w:t xml:space="preserve"> Bugün ne kadar sevinçliyim bir bilsen:         </w:t>
      </w:r>
    </w:p>
    <w:p w:rsidR="00821FFF" w:rsidRPr="005D1258" w:rsidRDefault="00821FFF" w:rsidP="00160FC5">
      <w:pPr>
        <w:pStyle w:val="NormalIndent"/>
      </w:pPr>
      <w:r w:rsidRPr="005D1258">
        <w:t xml:space="preserve">“Pekiyi” ile geçtim sınıfımı.                            </w:t>
      </w:r>
    </w:p>
    <w:p w:rsidR="00821FFF" w:rsidRPr="005D1258" w:rsidRDefault="00821FFF" w:rsidP="00160FC5">
      <w:pPr>
        <w:pStyle w:val="NormalIndent"/>
      </w:pPr>
      <w:r w:rsidRPr="005D1258">
        <w:t xml:space="preserve"> Hele sen bir karnemi görsen!                        </w:t>
      </w:r>
    </w:p>
    <w:p w:rsidR="00821FFF" w:rsidRPr="005D1258" w:rsidRDefault="00821FFF" w:rsidP="00160FC5">
      <w:pPr>
        <w:pStyle w:val="NormalIndent"/>
      </w:pPr>
      <w:r w:rsidRPr="005D1258">
        <w:t xml:space="preserve"> Ne olur çek fotoğrafımı.</w:t>
      </w:r>
    </w:p>
    <w:p w:rsidR="00821FFF" w:rsidRPr="005D1258" w:rsidRDefault="00821FFF" w:rsidP="00160FC5">
      <w:pPr>
        <w:pStyle w:val="NormalIndent"/>
      </w:pPr>
      <w:r w:rsidRPr="005D1258">
        <w:t xml:space="preserve"> Bir bakan bir daha baksın,</w:t>
      </w:r>
    </w:p>
    <w:p w:rsidR="00821FFF" w:rsidRDefault="00821FFF" w:rsidP="00160FC5">
      <w:pPr>
        <w:pStyle w:val="NormalIndent"/>
        <w:rPr>
          <w:rFonts w:cs="Times New Roman"/>
        </w:rPr>
      </w:pPr>
      <w:r>
        <w:t xml:space="preserve"> </w:t>
      </w:r>
      <w:r w:rsidRPr="005D1258">
        <w:t>Beni tanıyanlar yüzümde</w:t>
      </w:r>
    </w:p>
    <w:p w:rsidR="00821FFF" w:rsidRPr="005D1258" w:rsidRDefault="00821FFF" w:rsidP="00160FC5">
      <w:pPr>
        <w:pStyle w:val="NormalIndent"/>
      </w:pPr>
      <w:r>
        <w:t xml:space="preserve">                 </w:t>
      </w:r>
      <w:r w:rsidRPr="005D1258">
        <w:t>İyi bir çocuk olduğumu anlasın.</w:t>
      </w:r>
    </w:p>
    <w:p w:rsidR="00821FFF" w:rsidRPr="00CB7A5C" w:rsidRDefault="00821FFF" w:rsidP="00160FC5">
      <w:pPr>
        <w:pStyle w:val="NormalIndent"/>
        <w:rPr>
          <w:rFonts w:cs="Times New Roman"/>
        </w:rPr>
      </w:pPr>
    </w:p>
    <w:p w:rsidR="00821FFF" w:rsidRPr="005D1258" w:rsidRDefault="00821FFF" w:rsidP="00160FC5">
      <w:pPr>
        <w:pStyle w:val="NormalIndent"/>
      </w:pPr>
      <w:r>
        <w:rPr>
          <w:b/>
          <w:bCs/>
        </w:rPr>
        <w:t>3</w:t>
      </w:r>
      <w:r w:rsidRPr="00CB7A5C">
        <w:t>-</w:t>
      </w:r>
      <w:r w:rsidRPr="005D1258">
        <w:t xml:space="preserve">  Yukarıdaki şiire göre, aşağıdakilerden hangisi, çocuğun fotoğraf çektirmek istemesinin nedenlerinden </w:t>
      </w:r>
      <w:r w:rsidRPr="005D1258">
        <w:rPr>
          <w:u w:val="single"/>
        </w:rPr>
        <w:t>değildir</w:t>
      </w:r>
      <w:r w:rsidRPr="005D1258">
        <w:t xml:space="preserve">? </w:t>
      </w:r>
    </w:p>
    <w:p w:rsidR="00821FFF" w:rsidRPr="003E1590" w:rsidRDefault="00821FFF" w:rsidP="00160FC5">
      <w:pPr>
        <w:pStyle w:val="NormalIndent"/>
      </w:pPr>
      <w:r w:rsidRPr="003E1590">
        <w:t xml:space="preserve">A) Fotoğraf çektirmeyi sevmesi                </w:t>
      </w:r>
    </w:p>
    <w:p w:rsidR="00821FFF" w:rsidRPr="003E1590" w:rsidRDefault="00821FFF" w:rsidP="00160FC5">
      <w:pPr>
        <w:pStyle w:val="NormalIndent"/>
      </w:pPr>
      <w:r w:rsidRPr="003E1590">
        <w:t>B) Sınıfını başarıyla geçmesi</w:t>
      </w:r>
    </w:p>
    <w:p w:rsidR="00821FFF" w:rsidRPr="003E1590" w:rsidRDefault="00821FFF" w:rsidP="00160FC5">
      <w:pPr>
        <w:pStyle w:val="NormalIndent"/>
        <w:rPr>
          <w:rFonts w:cs="Times New Roman"/>
        </w:rPr>
      </w:pPr>
      <w:r w:rsidRPr="003E1590">
        <w:t xml:space="preserve">C) İyi bir çocuk olduğunun bilinmesi  </w:t>
      </w:r>
      <w:r>
        <w:t xml:space="preserve">                              </w:t>
      </w:r>
    </w:p>
    <w:p w:rsidR="00821FFF" w:rsidRPr="003E1590" w:rsidRDefault="00821FFF" w:rsidP="00160FC5">
      <w:pPr>
        <w:pStyle w:val="NormalIndent"/>
      </w:pPr>
      <w:r w:rsidRPr="003E1590">
        <w:t>D) Fotoğrafını başkalarına göstermek istemesi</w:t>
      </w:r>
    </w:p>
    <w:p w:rsidR="00821FFF" w:rsidRDefault="00821FFF" w:rsidP="00160FC5">
      <w:pPr>
        <w:rPr>
          <w:rFonts w:ascii="Arial" w:hAnsi="Arial" w:cs="Arial"/>
          <w:sz w:val="20"/>
          <w:szCs w:val="20"/>
        </w:rPr>
      </w:pPr>
    </w:p>
    <w:p w:rsidR="00821FFF" w:rsidRPr="005A31F9" w:rsidRDefault="00821FFF" w:rsidP="00160FC5">
      <w:pPr>
        <w:rPr>
          <w:rFonts w:ascii="Arial" w:hAnsi="Arial" w:cs="Arial"/>
          <w:i/>
          <w:iCs/>
          <w:sz w:val="22"/>
          <w:szCs w:val="22"/>
        </w:rPr>
      </w:pPr>
      <w:r>
        <w:rPr>
          <w:rFonts w:ascii="Arial" w:hAnsi="Arial" w:cs="Arial"/>
          <w:b/>
          <w:bCs/>
          <w:sz w:val="20"/>
          <w:szCs w:val="20"/>
        </w:rPr>
        <w:t xml:space="preserve">4- </w:t>
      </w:r>
      <w:r w:rsidRPr="005A31F9">
        <w:rPr>
          <w:rFonts w:ascii="Arial" w:hAnsi="Arial" w:cs="Arial"/>
          <w:b/>
          <w:bCs/>
          <w:sz w:val="20"/>
          <w:szCs w:val="20"/>
        </w:rPr>
        <w:t>“</w:t>
      </w:r>
      <w:r w:rsidRPr="005A31F9">
        <w:rPr>
          <w:rFonts w:ascii="Arial" w:hAnsi="Arial" w:cs="Arial"/>
          <w:sz w:val="22"/>
          <w:szCs w:val="22"/>
        </w:rPr>
        <w:t xml:space="preserve">Eskiden arkadaşlarla denize bir çırpıda dalıverirdik.”cümlesinde </w:t>
      </w:r>
      <w:r w:rsidRPr="005A31F9">
        <w:rPr>
          <w:rFonts w:ascii="Arial" w:hAnsi="Arial" w:cs="Arial"/>
          <w:b/>
          <w:bCs/>
          <w:sz w:val="22"/>
          <w:szCs w:val="22"/>
        </w:rPr>
        <w:t>“bir çırpıda</w:t>
      </w:r>
      <w:r>
        <w:rPr>
          <w:rFonts w:ascii="Arial" w:hAnsi="Arial" w:cs="Arial"/>
          <w:b/>
          <w:bCs/>
          <w:sz w:val="22"/>
          <w:szCs w:val="22"/>
        </w:rPr>
        <w:t>”</w:t>
      </w:r>
      <w:r w:rsidRPr="005A31F9">
        <w:rPr>
          <w:rFonts w:ascii="Arial" w:hAnsi="Arial" w:cs="Arial"/>
          <w:sz w:val="22"/>
          <w:szCs w:val="22"/>
        </w:rPr>
        <w:t xml:space="preserve"> sözü cümleye hangi anlamı katmıştır?</w:t>
      </w:r>
    </w:p>
    <w:p w:rsidR="00821FFF" w:rsidRPr="005A31F9" w:rsidRDefault="00821FFF" w:rsidP="00160FC5">
      <w:pPr>
        <w:numPr>
          <w:ilvl w:val="1"/>
          <w:numId w:val="3"/>
        </w:numPr>
        <w:tabs>
          <w:tab w:val="num" w:pos="-360"/>
        </w:tabs>
        <w:rPr>
          <w:rFonts w:ascii="Arial" w:hAnsi="Arial" w:cs="Arial"/>
          <w:sz w:val="20"/>
          <w:szCs w:val="20"/>
        </w:rPr>
      </w:pPr>
      <w:r w:rsidRPr="005A31F9">
        <w:rPr>
          <w:rFonts w:ascii="Arial" w:hAnsi="Arial" w:cs="Arial"/>
          <w:sz w:val="20"/>
          <w:szCs w:val="20"/>
        </w:rPr>
        <w:t>Eylemin her zaman yapıldığı</w:t>
      </w:r>
      <w:r>
        <w:rPr>
          <w:rFonts w:ascii="Arial" w:hAnsi="Arial" w:cs="Arial"/>
          <w:sz w:val="20"/>
          <w:szCs w:val="20"/>
        </w:rPr>
        <w:t xml:space="preserve"> </w:t>
      </w:r>
    </w:p>
    <w:p w:rsidR="00821FFF" w:rsidRPr="005A31F9" w:rsidRDefault="00821FFF" w:rsidP="00160FC5">
      <w:pPr>
        <w:numPr>
          <w:ilvl w:val="1"/>
          <w:numId w:val="3"/>
        </w:numPr>
        <w:tabs>
          <w:tab w:val="num" w:pos="-360"/>
        </w:tabs>
        <w:rPr>
          <w:rFonts w:ascii="Arial" w:hAnsi="Arial" w:cs="Arial"/>
          <w:sz w:val="20"/>
          <w:szCs w:val="20"/>
        </w:rPr>
      </w:pPr>
      <w:r w:rsidRPr="005A31F9">
        <w:rPr>
          <w:rFonts w:ascii="Arial" w:hAnsi="Arial" w:cs="Arial"/>
          <w:sz w:val="20"/>
          <w:szCs w:val="20"/>
        </w:rPr>
        <w:t>Eylemin dikkatli yapıldığı</w:t>
      </w:r>
    </w:p>
    <w:p w:rsidR="00821FFF" w:rsidRPr="005A31F9" w:rsidRDefault="00821FFF" w:rsidP="00160FC5">
      <w:pPr>
        <w:numPr>
          <w:ilvl w:val="1"/>
          <w:numId w:val="3"/>
        </w:numPr>
        <w:tabs>
          <w:tab w:val="num" w:pos="-360"/>
        </w:tabs>
        <w:rPr>
          <w:rFonts w:ascii="Arial" w:hAnsi="Arial" w:cs="Arial"/>
          <w:sz w:val="20"/>
          <w:szCs w:val="20"/>
        </w:rPr>
      </w:pPr>
      <w:r w:rsidRPr="005A31F9">
        <w:rPr>
          <w:rFonts w:ascii="Arial" w:hAnsi="Arial" w:cs="Arial"/>
          <w:sz w:val="20"/>
          <w:szCs w:val="20"/>
        </w:rPr>
        <w:t>Eylemin zor yapıldığı</w:t>
      </w:r>
    </w:p>
    <w:p w:rsidR="00821FFF" w:rsidRDefault="00821FFF" w:rsidP="00160FC5">
      <w:pPr>
        <w:numPr>
          <w:ilvl w:val="1"/>
          <w:numId w:val="3"/>
        </w:numPr>
        <w:tabs>
          <w:tab w:val="num" w:pos="-360"/>
        </w:tabs>
        <w:rPr>
          <w:rFonts w:ascii="Arial" w:hAnsi="Arial" w:cs="Arial"/>
          <w:sz w:val="20"/>
          <w:szCs w:val="20"/>
        </w:rPr>
      </w:pPr>
      <w:r w:rsidRPr="005A31F9">
        <w:rPr>
          <w:rFonts w:ascii="Arial" w:hAnsi="Arial" w:cs="Arial"/>
          <w:sz w:val="20"/>
          <w:szCs w:val="20"/>
        </w:rPr>
        <w:t>Eylemin kısa sürede yapıldığı</w:t>
      </w:r>
    </w:p>
    <w:p w:rsidR="00821FFF" w:rsidRDefault="00821FFF" w:rsidP="00160FC5">
      <w:pPr>
        <w:rPr>
          <w:rFonts w:ascii="Arial" w:hAnsi="Arial" w:cs="Arial"/>
          <w:sz w:val="20"/>
          <w:szCs w:val="20"/>
        </w:rPr>
      </w:pPr>
    </w:p>
    <w:p w:rsidR="00821FFF" w:rsidRPr="00D17DDF" w:rsidRDefault="00821FFF" w:rsidP="00160FC5">
      <w:pPr>
        <w:tabs>
          <w:tab w:val="num" w:pos="720"/>
        </w:tabs>
        <w:rPr>
          <w:rFonts w:ascii="Arial" w:hAnsi="Arial" w:cs="Arial"/>
          <w:b/>
          <w:bCs/>
          <w:sz w:val="20"/>
          <w:szCs w:val="20"/>
        </w:rPr>
      </w:pPr>
      <w:r>
        <w:rPr>
          <w:rFonts w:ascii="Arial" w:hAnsi="Arial" w:cs="Arial"/>
          <w:b/>
          <w:bCs/>
          <w:sz w:val="20"/>
          <w:szCs w:val="20"/>
        </w:rPr>
        <w:t>5</w:t>
      </w:r>
      <w:r w:rsidRPr="00D17DDF">
        <w:rPr>
          <w:rFonts w:ascii="Arial" w:hAnsi="Arial" w:cs="Arial"/>
          <w:b/>
          <w:bCs/>
          <w:sz w:val="20"/>
          <w:szCs w:val="20"/>
        </w:rPr>
        <w:t>.</w:t>
      </w:r>
    </w:p>
    <w:p w:rsidR="00821FFF" w:rsidRPr="00D17DDF" w:rsidRDefault="00821FFF" w:rsidP="00160FC5">
      <w:pPr>
        <w:numPr>
          <w:ilvl w:val="0"/>
          <w:numId w:val="4"/>
        </w:numPr>
        <w:rPr>
          <w:rFonts w:ascii="Arial" w:hAnsi="Arial" w:cs="Arial"/>
          <w:sz w:val="20"/>
          <w:szCs w:val="20"/>
        </w:rPr>
      </w:pPr>
      <w:r w:rsidRPr="00D17DDF">
        <w:rPr>
          <w:rFonts w:ascii="Arial" w:hAnsi="Arial" w:cs="Arial"/>
          <w:sz w:val="20"/>
          <w:szCs w:val="20"/>
        </w:rPr>
        <w:t>ileri gitmek</w:t>
      </w:r>
    </w:p>
    <w:p w:rsidR="00821FFF" w:rsidRPr="00D17DDF" w:rsidRDefault="00821FFF" w:rsidP="00160FC5">
      <w:pPr>
        <w:numPr>
          <w:ilvl w:val="0"/>
          <w:numId w:val="4"/>
        </w:numPr>
        <w:rPr>
          <w:rFonts w:ascii="Arial" w:hAnsi="Arial" w:cs="Arial"/>
          <w:sz w:val="20"/>
          <w:szCs w:val="20"/>
        </w:rPr>
      </w:pPr>
      <w:r w:rsidRPr="00D17DDF">
        <w:rPr>
          <w:rFonts w:ascii="Arial" w:hAnsi="Arial" w:cs="Arial"/>
          <w:sz w:val="20"/>
          <w:szCs w:val="20"/>
        </w:rPr>
        <w:t>haddini bildirmek</w:t>
      </w:r>
    </w:p>
    <w:p w:rsidR="00821FFF" w:rsidRPr="00D17DDF" w:rsidRDefault="00821FFF" w:rsidP="00160FC5">
      <w:pPr>
        <w:numPr>
          <w:ilvl w:val="0"/>
          <w:numId w:val="4"/>
        </w:numPr>
        <w:rPr>
          <w:rFonts w:ascii="Arial" w:hAnsi="Arial" w:cs="Arial"/>
          <w:sz w:val="20"/>
          <w:szCs w:val="20"/>
        </w:rPr>
      </w:pPr>
      <w:r w:rsidRPr="00D17DDF">
        <w:rPr>
          <w:rFonts w:ascii="Arial" w:hAnsi="Arial" w:cs="Arial"/>
          <w:sz w:val="20"/>
          <w:szCs w:val="20"/>
        </w:rPr>
        <w:t>çizmeden yukarı çıkmak</w:t>
      </w:r>
    </w:p>
    <w:p w:rsidR="00821FFF" w:rsidRPr="00D17DDF" w:rsidRDefault="00821FFF" w:rsidP="00160FC5">
      <w:pPr>
        <w:numPr>
          <w:ilvl w:val="0"/>
          <w:numId w:val="4"/>
        </w:numPr>
        <w:rPr>
          <w:rFonts w:ascii="Arial" w:hAnsi="Arial" w:cs="Arial"/>
          <w:sz w:val="20"/>
          <w:szCs w:val="20"/>
        </w:rPr>
      </w:pPr>
      <w:r w:rsidRPr="00D17DDF">
        <w:rPr>
          <w:rFonts w:ascii="Arial" w:hAnsi="Arial" w:cs="Arial"/>
          <w:sz w:val="20"/>
          <w:szCs w:val="20"/>
        </w:rPr>
        <w:t>yolunu kesmek</w:t>
      </w:r>
    </w:p>
    <w:p w:rsidR="00821FFF" w:rsidRPr="00D17DDF" w:rsidRDefault="00821FFF" w:rsidP="00160FC5">
      <w:pPr>
        <w:tabs>
          <w:tab w:val="num" w:pos="720"/>
        </w:tabs>
        <w:rPr>
          <w:rFonts w:ascii="Arial" w:hAnsi="Arial" w:cs="Arial"/>
          <w:b/>
          <w:bCs/>
          <w:sz w:val="20"/>
          <w:szCs w:val="20"/>
        </w:rPr>
      </w:pPr>
      <w:r w:rsidRPr="00D17DDF">
        <w:rPr>
          <w:rFonts w:ascii="Arial" w:hAnsi="Arial" w:cs="Arial"/>
          <w:b/>
          <w:bCs/>
          <w:sz w:val="20"/>
          <w:szCs w:val="20"/>
        </w:rPr>
        <w:t>Yukarıdaki deyimlerden hangi ikisi aynı anlamdadır?</w:t>
      </w:r>
      <w:r>
        <w:rPr>
          <w:rFonts w:ascii="Arial" w:hAnsi="Arial" w:cs="Arial"/>
          <w:b/>
          <w:bCs/>
          <w:sz w:val="20"/>
          <w:szCs w:val="20"/>
        </w:rPr>
        <w:t xml:space="preserve">                  </w:t>
      </w:r>
    </w:p>
    <w:p w:rsidR="00821FFF" w:rsidRDefault="00821FFF" w:rsidP="00160FC5">
      <w:pPr>
        <w:tabs>
          <w:tab w:val="num" w:pos="720"/>
        </w:tabs>
        <w:rPr>
          <w:rFonts w:ascii="Arial" w:hAnsi="Arial" w:cs="Arial"/>
          <w:sz w:val="20"/>
          <w:szCs w:val="20"/>
        </w:rPr>
      </w:pPr>
      <w:r w:rsidRPr="00D17DDF">
        <w:rPr>
          <w:rFonts w:ascii="Arial" w:hAnsi="Arial" w:cs="Arial"/>
          <w:sz w:val="20"/>
          <w:szCs w:val="20"/>
        </w:rPr>
        <w:t>A) I-II          B)II- III             C) I-III        D)II-IV</w:t>
      </w:r>
      <w:r>
        <w:rPr>
          <w:rFonts w:ascii="Arial" w:hAnsi="Arial" w:cs="Arial"/>
          <w:sz w:val="20"/>
          <w:szCs w:val="20"/>
        </w:rPr>
        <w:t xml:space="preserve"> </w:t>
      </w:r>
    </w:p>
    <w:p w:rsidR="00821FFF" w:rsidRDefault="00821FFF" w:rsidP="00160FC5">
      <w:pPr>
        <w:rPr>
          <w:rFonts w:ascii="Arial" w:hAnsi="Arial" w:cs="Arial"/>
          <w:sz w:val="20"/>
          <w:szCs w:val="20"/>
        </w:rPr>
      </w:pPr>
      <w:r>
        <w:rPr>
          <w:rFonts w:ascii="Arial" w:hAnsi="Arial" w:cs="Arial"/>
          <w:sz w:val="20"/>
          <w:szCs w:val="20"/>
        </w:rPr>
        <w:t xml:space="preserve">   </w:t>
      </w:r>
    </w:p>
    <w:p w:rsidR="00821FFF" w:rsidRPr="003E1590" w:rsidRDefault="00821FFF" w:rsidP="00160FC5">
      <w:pPr>
        <w:pStyle w:val="BodyText2"/>
        <w:spacing w:after="0" w:line="240" w:lineRule="auto"/>
        <w:jc w:val="both"/>
        <w:rPr>
          <w:rFonts w:ascii="Arial" w:hAnsi="Arial" w:cs="Arial"/>
          <w:b/>
          <w:bCs/>
          <w:sz w:val="22"/>
          <w:szCs w:val="22"/>
          <w:u w:val="single"/>
        </w:rPr>
      </w:pPr>
      <w:r>
        <w:rPr>
          <w:rFonts w:ascii="Arial" w:hAnsi="Arial" w:cs="Arial"/>
          <w:sz w:val="22"/>
          <w:szCs w:val="22"/>
        </w:rPr>
        <w:t>6</w:t>
      </w:r>
      <w:r w:rsidRPr="003E1590">
        <w:rPr>
          <w:rFonts w:ascii="Arial" w:hAnsi="Arial" w:cs="Arial"/>
          <w:sz w:val="22"/>
          <w:szCs w:val="22"/>
        </w:rPr>
        <w:t>-</w:t>
      </w:r>
      <w:r w:rsidRPr="003E1590">
        <w:rPr>
          <w:rFonts w:ascii="Arial" w:hAnsi="Arial" w:cs="Arial"/>
          <w:b/>
          <w:bCs/>
          <w:sz w:val="20"/>
          <w:szCs w:val="20"/>
        </w:rPr>
        <w:t xml:space="preserve"> </w:t>
      </w:r>
      <w:r w:rsidRPr="003E1590">
        <w:rPr>
          <w:rFonts w:ascii="Arial" w:hAnsi="Arial" w:cs="Arial"/>
          <w:b/>
          <w:bCs/>
          <w:sz w:val="22"/>
          <w:szCs w:val="22"/>
        </w:rPr>
        <w:t>Aşağıdaki cümlelerde yer alan fiillerden hangisi</w:t>
      </w:r>
      <w:r>
        <w:rPr>
          <w:rFonts w:ascii="Arial" w:hAnsi="Arial" w:cs="Arial"/>
          <w:b/>
          <w:bCs/>
          <w:sz w:val="22"/>
          <w:szCs w:val="22"/>
        </w:rPr>
        <w:t xml:space="preserve"> </w:t>
      </w:r>
      <w:r w:rsidRPr="003E1590">
        <w:rPr>
          <w:rFonts w:ascii="Arial" w:hAnsi="Arial" w:cs="Arial"/>
          <w:b/>
          <w:bCs/>
          <w:sz w:val="22"/>
          <w:szCs w:val="22"/>
        </w:rPr>
        <w:t xml:space="preserve">öznenin isteğine bağlı </w:t>
      </w:r>
      <w:r w:rsidRPr="003E1590">
        <w:rPr>
          <w:rFonts w:ascii="Arial" w:hAnsi="Arial" w:cs="Arial"/>
          <w:b/>
          <w:bCs/>
          <w:sz w:val="22"/>
          <w:szCs w:val="22"/>
          <w:u w:val="single"/>
        </w:rPr>
        <w:t>değildir?</w:t>
      </w:r>
    </w:p>
    <w:p w:rsidR="00821FFF" w:rsidRPr="003E1590" w:rsidRDefault="00821FFF" w:rsidP="00160FC5">
      <w:pPr>
        <w:pStyle w:val="BodyText2"/>
        <w:spacing w:after="0" w:line="240" w:lineRule="auto"/>
        <w:ind w:left="357"/>
        <w:jc w:val="both"/>
        <w:rPr>
          <w:rFonts w:ascii="Arial" w:hAnsi="Arial" w:cs="Arial"/>
          <w:sz w:val="22"/>
          <w:szCs w:val="22"/>
        </w:rPr>
      </w:pPr>
      <w:r w:rsidRPr="003E1590">
        <w:rPr>
          <w:rFonts w:ascii="Arial" w:hAnsi="Arial" w:cs="Arial"/>
          <w:sz w:val="22"/>
          <w:szCs w:val="22"/>
        </w:rPr>
        <w:t>A)Yine yeşillendi fındık dalları.</w:t>
      </w:r>
    </w:p>
    <w:p w:rsidR="00821FFF" w:rsidRPr="003E1590" w:rsidRDefault="00821FFF" w:rsidP="00160FC5">
      <w:pPr>
        <w:pStyle w:val="BodyText2"/>
        <w:spacing w:after="0" w:line="240" w:lineRule="auto"/>
        <w:ind w:left="357"/>
        <w:jc w:val="both"/>
        <w:rPr>
          <w:rFonts w:ascii="Arial" w:hAnsi="Arial" w:cs="Arial"/>
          <w:sz w:val="22"/>
          <w:szCs w:val="22"/>
        </w:rPr>
      </w:pPr>
      <w:r w:rsidRPr="003E1590">
        <w:rPr>
          <w:rFonts w:ascii="Arial" w:hAnsi="Arial" w:cs="Arial"/>
          <w:sz w:val="22"/>
          <w:szCs w:val="22"/>
        </w:rPr>
        <w:t>B)Çocuk katıla katıla gülüyordu.</w:t>
      </w:r>
    </w:p>
    <w:p w:rsidR="00821FFF" w:rsidRPr="003E1590" w:rsidRDefault="00821FFF" w:rsidP="00160FC5">
      <w:pPr>
        <w:pStyle w:val="BodyText2"/>
        <w:spacing w:after="0" w:line="240" w:lineRule="auto"/>
        <w:ind w:left="357"/>
        <w:jc w:val="both"/>
        <w:rPr>
          <w:rFonts w:ascii="Arial" w:hAnsi="Arial" w:cs="Arial"/>
          <w:sz w:val="22"/>
          <w:szCs w:val="22"/>
        </w:rPr>
      </w:pPr>
      <w:r w:rsidRPr="003E1590">
        <w:rPr>
          <w:rFonts w:ascii="Arial" w:hAnsi="Arial" w:cs="Arial"/>
          <w:sz w:val="22"/>
          <w:szCs w:val="22"/>
        </w:rPr>
        <w:t>C)Şuradan bir kilo baklava alalım.</w:t>
      </w:r>
    </w:p>
    <w:p w:rsidR="00821FFF" w:rsidRPr="003E1590" w:rsidRDefault="00821FFF" w:rsidP="00160FC5">
      <w:pPr>
        <w:pStyle w:val="BodyText2"/>
        <w:spacing w:after="0" w:line="240" w:lineRule="auto"/>
        <w:ind w:left="357"/>
        <w:jc w:val="both"/>
        <w:rPr>
          <w:rFonts w:ascii="Arial" w:hAnsi="Arial" w:cs="Arial"/>
          <w:sz w:val="22"/>
          <w:szCs w:val="22"/>
        </w:rPr>
      </w:pPr>
      <w:r w:rsidRPr="003E1590">
        <w:rPr>
          <w:rFonts w:ascii="Arial" w:hAnsi="Arial" w:cs="Arial"/>
          <w:sz w:val="22"/>
          <w:szCs w:val="22"/>
        </w:rPr>
        <w:t>D)Her sabah erkenden kalkarım.</w:t>
      </w:r>
    </w:p>
    <w:p w:rsidR="00821FFF" w:rsidRDefault="00821FFF" w:rsidP="00160FC5">
      <w:pPr>
        <w:rPr>
          <w:rFonts w:ascii="Arial" w:hAnsi="Arial" w:cs="Arial"/>
          <w:sz w:val="20"/>
          <w:szCs w:val="20"/>
        </w:rPr>
      </w:pPr>
    </w:p>
    <w:p w:rsidR="00821FFF" w:rsidRPr="00784786" w:rsidRDefault="00821FFF" w:rsidP="00160FC5">
      <w:pPr>
        <w:tabs>
          <w:tab w:val="num" w:pos="720"/>
        </w:tabs>
        <w:rPr>
          <w:rFonts w:ascii="Arial" w:hAnsi="Arial" w:cs="Arial"/>
          <w:sz w:val="20"/>
          <w:szCs w:val="20"/>
        </w:rPr>
      </w:pPr>
      <w:r>
        <w:rPr>
          <w:rFonts w:ascii="Arial" w:hAnsi="Arial" w:cs="Arial"/>
          <w:b/>
          <w:bCs/>
          <w:sz w:val="20"/>
          <w:szCs w:val="20"/>
        </w:rPr>
        <w:t>7</w:t>
      </w:r>
      <w:r w:rsidRPr="00E70F95">
        <w:rPr>
          <w:rFonts w:ascii="Arial" w:hAnsi="Arial" w:cs="Arial"/>
          <w:b/>
          <w:bCs/>
          <w:sz w:val="20"/>
          <w:szCs w:val="20"/>
        </w:rPr>
        <w:t xml:space="preserve">- </w:t>
      </w:r>
      <w:r w:rsidRPr="00784786">
        <w:rPr>
          <w:rFonts w:ascii="Arial" w:hAnsi="Arial" w:cs="Arial"/>
          <w:sz w:val="20"/>
          <w:szCs w:val="20"/>
        </w:rPr>
        <w:t>“</w:t>
      </w:r>
      <w:r>
        <w:rPr>
          <w:rFonts w:ascii="Arial" w:hAnsi="Arial" w:cs="Arial"/>
          <w:sz w:val="20"/>
          <w:szCs w:val="20"/>
        </w:rPr>
        <w:t xml:space="preserve"> </w:t>
      </w:r>
      <w:r w:rsidRPr="00784786">
        <w:rPr>
          <w:rFonts w:ascii="Arial" w:hAnsi="Arial" w:cs="Arial"/>
          <w:sz w:val="20"/>
          <w:szCs w:val="20"/>
        </w:rPr>
        <w:t>Sokaktayım, kimsesiz bir sokak ortasında</w:t>
      </w:r>
    </w:p>
    <w:p w:rsidR="00821FFF" w:rsidRPr="00784786" w:rsidRDefault="00821FFF" w:rsidP="00160FC5">
      <w:pPr>
        <w:tabs>
          <w:tab w:val="num" w:pos="720"/>
        </w:tabs>
        <w:rPr>
          <w:rFonts w:ascii="Arial" w:hAnsi="Arial" w:cs="Arial"/>
          <w:sz w:val="20"/>
          <w:szCs w:val="20"/>
        </w:rPr>
      </w:pPr>
      <w:r w:rsidRPr="00784786">
        <w:rPr>
          <w:rFonts w:ascii="Arial" w:hAnsi="Arial" w:cs="Arial"/>
          <w:sz w:val="20"/>
          <w:szCs w:val="20"/>
        </w:rPr>
        <w:t xml:space="preserve">       Yürüyorum, ardıma bakmadan yürüyorum."</w:t>
      </w:r>
    </w:p>
    <w:p w:rsidR="00821FFF" w:rsidRPr="00CC7D3E" w:rsidRDefault="00821FFF" w:rsidP="00160FC5">
      <w:pPr>
        <w:tabs>
          <w:tab w:val="num" w:pos="720"/>
        </w:tabs>
        <w:rPr>
          <w:rFonts w:ascii="Arial" w:hAnsi="Arial" w:cs="Arial"/>
          <w:sz w:val="20"/>
          <w:szCs w:val="20"/>
        </w:rPr>
      </w:pPr>
      <w:r>
        <w:rPr>
          <w:rFonts w:ascii="Arial" w:hAnsi="Arial" w:cs="Arial"/>
          <w:b/>
          <w:bCs/>
          <w:sz w:val="20"/>
          <w:szCs w:val="20"/>
        </w:rPr>
        <w:t>-</w:t>
      </w:r>
      <w:r w:rsidRPr="00CC7D3E">
        <w:rPr>
          <w:rFonts w:ascii="Arial" w:hAnsi="Arial" w:cs="Arial"/>
          <w:sz w:val="20"/>
          <w:szCs w:val="20"/>
        </w:rPr>
        <w:t xml:space="preserve">Yukarıdaki dizelerde kullanılan </w:t>
      </w:r>
      <w:r w:rsidRPr="00CC7D3E">
        <w:rPr>
          <w:rFonts w:ascii="Arial" w:hAnsi="Arial" w:cs="Arial"/>
          <w:b/>
          <w:bCs/>
          <w:sz w:val="20"/>
          <w:szCs w:val="20"/>
        </w:rPr>
        <w:t>zarf (belirteç)</w:t>
      </w:r>
    </w:p>
    <w:p w:rsidR="00821FFF" w:rsidRDefault="00821FFF" w:rsidP="00160FC5">
      <w:pPr>
        <w:tabs>
          <w:tab w:val="num" w:pos="720"/>
        </w:tabs>
        <w:rPr>
          <w:rFonts w:ascii="Arial" w:hAnsi="Arial" w:cs="Arial"/>
          <w:sz w:val="20"/>
          <w:szCs w:val="20"/>
        </w:rPr>
      </w:pPr>
      <w:r w:rsidRPr="00CC7D3E">
        <w:rPr>
          <w:rFonts w:ascii="Arial" w:hAnsi="Arial" w:cs="Arial"/>
          <w:sz w:val="20"/>
          <w:szCs w:val="20"/>
        </w:rPr>
        <w:t xml:space="preserve">fiilin anlamını hangi </w:t>
      </w:r>
      <w:r>
        <w:rPr>
          <w:rFonts w:ascii="Arial" w:hAnsi="Arial" w:cs="Arial"/>
          <w:sz w:val="20"/>
          <w:szCs w:val="20"/>
        </w:rPr>
        <w:t>açıdan etkilemiştir?</w:t>
      </w:r>
    </w:p>
    <w:p w:rsidR="00821FFF" w:rsidRDefault="00821FFF" w:rsidP="00160FC5">
      <w:pPr>
        <w:tabs>
          <w:tab w:val="num" w:pos="720"/>
        </w:tabs>
        <w:rPr>
          <w:rFonts w:ascii="Arial" w:hAnsi="Arial" w:cs="Arial"/>
          <w:sz w:val="20"/>
          <w:szCs w:val="20"/>
        </w:rPr>
      </w:pPr>
    </w:p>
    <w:p w:rsidR="00821FFF" w:rsidRPr="00784786" w:rsidRDefault="00821FFF" w:rsidP="00160FC5">
      <w:pPr>
        <w:tabs>
          <w:tab w:val="num" w:pos="720"/>
        </w:tabs>
        <w:rPr>
          <w:rFonts w:ascii="Arial" w:hAnsi="Arial" w:cs="Arial"/>
          <w:sz w:val="20"/>
          <w:szCs w:val="20"/>
        </w:rPr>
      </w:pPr>
      <w:r>
        <w:rPr>
          <w:rFonts w:ascii="Arial" w:hAnsi="Arial" w:cs="Arial"/>
          <w:sz w:val="20"/>
          <w:szCs w:val="20"/>
        </w:rPr>
        <w:t>A) durum  B) zaman  C) miktar  D) soru</w:t>
      </w:r>
    </w:p>
    <w:p w:rsidR="00821FFF" w:rsidRDefault="00821FFF" w:rsidP="00160FC5">
      <w:pPr>
        <w:rPr>
          <w:rFonts w:ascii="Arial" w:hAnsi="Arial" w:cs="Arial"/>
          <w:sz w:val="20"/>
          <w:szCs w:val="20"/>
        </w:rPr>
      </w:pPr>
    </w:p>
    <w:p w:rsidR="00821FFF" w:rsidRPr="00A37A59" w:rsidRDefault="00821FFF" w:rsidP="00160FC5">
      <w:pPr>
        <w:pStyle w:val="BodyText2"/>
        <w:spacing w:after="0" w:line="240" w:lineRule="auto"/>
        <w:rPr>
          <w:rFonts w:ascii="Arial" w:hAnsi="Arial" w:cs="Arial"/>
          <w:sz w:val="20"/>
          <w:szCs w:val="20"/>
        </w:rPr>
      </w:pPr>
      <w:r w:rsidRPr="0007273C">
        <w:rPr>
          <w:rFonts w:ascii="Arial" w:hAnsi="Arial" w:cs="Arial"/>
          <w:b/>
          <w:bCs/>
          <w:sz w:val="20"/>
          <w:szCs w:val="20"/>
        </w:rPr>
        <w:t>8-</w:t>
      </w:r>
      <w:r w:rsidRPr="00A37A59">
        <w:rPr>
          <w:rFonts w:ascii="Arial" w:hAnsi="Arial" w:cs="Arial"/>
          <w:sz w:val="20"/>
          <w:szCs w:val="20"/>
        </w:rPr>
        <w:t>“ Düşünceyi az sözcükle anlatan bu alışılmamış yazıların bıraktığı ilk izlenim, yeni, şaşırtıcı ve güzel bir etki uyandırmaktır.”</w:t>
      </w:r>
    </w:p>
    <w:p w:rsidR="00821FFF" w:rsidRPr="003E1590" w:rsidRDefault="00821FFF" w:rsidP="00160FC5">
      <w:pPr>
        <w:pStyle w:val="BodyText2"/>
        <w:spacing w:after="0" w:line="240" w:lineRule="auto"/>
        <w:rPr>
          <w:rFonts w:ascii="Arial" w:hAnsi="Arial" w:cs="Arial"/>
          <w:sz w:val="22"/>
          <w:szCs w:val="22"/>
        </w:rPr>
      </w:pPr>
      <w:r w:rsidRPr="003E1590">
        <w:rPr>
          <w:rFonts w:ascii="Arial" w:hAnsi="Arial" w:cs="Arial"/>
          <w:sz w:val="22"/>
          <w:szCs w:val="22"/>
        </w:rPr>
        <w:t xml:space="preserve">     Aşağıdakilerden hangisi bu paragrafta sözü edilen yazıların bir özelliği </w:t>
      </w:r>
      <w:r w:rsidRPr="003E1590">
        <w:rPr>
          <w:rFonts w:ascii="Arial" w:hAnsi="Arial" w:cs="Arial"/>
          <w:b/>
          <w:bCs/>
          <w:sz w:val="22"/>
          <w:szCs w:val="22"/>
          <w:u w:val="single"/>
        </w:rPr>
        <w:t>değildir?</w:t>
      </w:r>
    </w:p>
    <w:p w:rsidR="00821FFF" w:rsidRPr="00A37A59" w:rsidRDefault="00821FFF" w:rsidP="00160FC5">
      <w:pPr>
        <w:pStyle w:val="BodyText2"/>
        <w:numPr>
          <w:ilvl w:val="0"/>
          <w:numId w:val="5"/>
        </w:numPr>
        <w:spacing w:after="0" w:line="240" w:lineRule="auto"/>
        <w:jc w:val="both"/>
        <w:rPr>
          <w:rFonts w:ascii="Arial" w:hAnsi="Arial" w:cs="Arial"/>
          <w:sz w:val="20"/>
          <w:szCs w:val="20"/>
        </w:rPr>
      </w:pPr>
      <w:r w:rsidRPr="00A37A59">
        <w:rPr>
          <w:rFonts w:ascii="Arial" w:hAnsi="Arial" w:cs="Arial"/>
          <w:sz w:val="20"/>
          <w:szCs w:val="20"/>
        </w:rPr>
        <w:t>Yalın ve özlü olmak</w:t>
      </w:r>
      <w:r>
        <w:rPr>
          <w:rFonts w:ascii="Arial" w:hAnsi="Arial" w:cs="Arial"/>
          <w:sz w:val="20"/>
          <w:szCs w:val="20"/>
        </w:rPr>
        <w:t xml:space="preserve">  </w:t>
      </w:r>
    </w:p>
    <w:p w:rsidR="00821FFF" w:rsidRPr="00A37A59" w:rsidRDefault="00821FFF" w:rsidP="00160FC5">
      <w:pPr>
        <w:pStyle w:val="BodyText2"/>
        <w:numPr>
          <w:ilvl w:val="0"/>
          <w:numId w:val="5"/>
        </w:numPr>
        <w:spacing w:after="0" w:line="240" w:lineRule="auto"/>
        <w:jc w:val="both"/>
        <w:rPr>
          <w:rFonts w:ascii="Arial" w:hAnsi="Arial" w:cs="Arial"/>
          <w:sz w:val="20"/>
          <w:szCs w:val="20"/>
        </w:rPr>
      </w:pPr>
      <w:r w:rsidRPr="00A37A59">
        <w:rPr>
          <w:rFonts w:ascii="Arial" w:hAnsi="Arial" w:cs="Arial"/>
          <w:sz w:val="20"/>
          <w:szCs w:val="20"/>
        </w:rPr>
        <w:t>Etkileyici olmak</w:t>
      </w:r>
    </w:p>
    <w:p w:rsidR="00821FFF" w:rsidRPr="00A37A59" w:rsidRDefault="00821FFF" w:rsidP="00160FC5">
      <w:pPr>
        <w:pStyle w:val="BodyText2"/>
        <w:numPr>
          <w:ilvl w:val="0"/>
          <w:numId w:val="5"/>
        </w:numPr>
        <w:spacing w:after="0" w:line="240" w:lineRule="auto"/>
        <w:jc w:val="both"/>
        <w:rPr>
          <w:rFonts w:ascii="Arial" w:hAnsi="Arial" w:cs="Arial"/>
          <w:sz w:val="20"/>
          <w:szCs w:val="20"/>
        </w:rPr>
      </w:pPr>
      <w:r w:rsidRPr="00A37A59">
        <w:rPr>
          <w:rFonts w:ascii="Arial" w:hAnsi="Arial" w:cs="Arial"/>
          <w:sz w:val="20"/>
          <w:szCs w:val="20"/>
        </w:rPr>
        <w:t>Hayret uyandırmak</w:t>
      </w:r>
    </w:p>
    <w:p w:rsidR="00821FFF" w:rsidRPr="00A37A59" w:rsidRDefault="00821FFF" w:rsidP="00160FC5">
      <w:pPr>
        <w:pStyle w:val="BodyText2"/>
        <w:numPr>
          <w:ilvl w:val="0"/>
          <w:numId w:val="5"/>
        </w:numPr>
        <w:spacing w:after="0" w:line="240" w:lineRule="auto"/>
        <w:jc w:val="both"/>
        <w:rPr>
          <w:rFonts w:ascii="Arial" w:hAnsi="Arial" w:cs="Arial"/>
          <w:sz w:val="20"/>
          <w:szCs w:val="20"/>
        </w:rPr>
      </w:pPr>
      <w:r w:rsidRPr="00A37A59">
        <w:rPr>
          <w:rFonts w:ascii="Arial" w:hAnsi="Arial" w:cs="Arial"/>
          <w:sz w:val="20"/>
          <w:szCs w:val="20"/>
        </w:rPr>
        <w:t>Duyguları şiirle yansıtmak</w:t>
      </w:r>
    </w:p>
    <w:p w:rsidR="00821FFF" w:rsidRDefault="00821FFF" w:rsidP="00160FC5">
      <w:pPr>
        <w:rPr>
          <w:rFonts w:ascii="Arial" w:hAnsi="Arial" w:cs="Arial"/>
          <w:sz w:val="20"/>
          <w:szCs w:val="20"/>
        </w:rPr>
      </w:pPr>
    </w:p>
    <w:p w:rsidR="00821FFF" w:rsidRPr="00C0624E" w:rsidRDefault="00821FFF" w:rsidP="00160FC5">
      <w:pPr>
        <w:rPr>
          <w:rFonts w:ascii="Arial" w:hAnsi="Arial" w:cs="Arial"/>
          <w:sz w:val="20"/>
          <w:szCs w:val="20"/>
        </w:rPr>
      </w:pPr>
      <w:r w:rsidRPr="0007273C">
        <w:rPr>
          <w:rFonts w:ascii="Arial" w:hAnsi="Arial" w:cs="Arial"/>
          <w:b/>
          <w:bCs/>
          <w:sz w:val="20"/>
          <w:szCs w:val="20"/>
        </w:rPr>
        <w:t>9-</w:t>
      </w:r>
      <w:r w:rsidRPr="00C0624E">
        <w:rPr>
          <w:rFonts w:ascii="Arial" w:hAnsi="Arial" w:cs="Arial"/>
          <w:sz w:val="20"/>
          <w:szCs w:val="20"/>
        </w:rPr>
        <w:t xml:space="preserve">Sen bu soruyu çöz……….. .” cümlesinde fiili nasıl tamamlarsak fiile </w:t>
      </w:r>
      <w:r w:rsidRPr="00C0624E">
        <w:rPr>
          <w:rFonts w:ascii="Arial" w:hAnsi="Arial" w:cs="Arial"/>
          <w:i/>
          <w:iCs/>
          <w:sz w:val="20"/>
          <w:szCs w:val="20"/>
        </w:rPr>
        <w:t>“gücü yetme, yeterli olma”</w:t>
      </w:r>
      <w:r w:rsidRPr="00C0624E">
        <w:rPr>
          <w:rFonts w:ascii="Arial" w:hAnsi="Arial" w:cs="Arial"/>
          <w:sz w:val="20"/>
          <w:szCs w:val="20"/>
        </w:rPr>
        <w:t xml:space="preserve"> anlamı katmış oluruz?</w:t>
      </w:r>
    </w:p>
    <w:p w:rsidR="00821FFF" w:rsidRPr="00C0624E" w:rsidRDefault="00821FFF" w:rsidP="00160FC5">
      <w:pPr>
        <w:rPr>
          <w:rFonts w:ascii="Arial" w:hAnsi="Arial" w:cs="Arial"/>
          <w:sz w:val="20"/>
          <w:szCs w:val="20"/>
        </w:rPr>
      </w:pPr>
    </w:p>
    <w:p w:rsidR="00821FFF" w:rsidRPr="00C0624E" w:rsidRDefault="00821FFF" w:rsidP="00160FC5">
      <w:pPr>
        <w:rPr>
          <w:rFonts w:ascii="Arial" w:hAnsi="Arial" w:cs="Arial"/>
          <w:sz w:val="20"/>
          <w:szCs w:val="20"/>
        </w:rPr>
      </w:pPr>
      <w:r w:rsidRPr="00C0624E">
        <w:rPr>
          <w:rFonts w:ascii="Arial" w:hAnsi="Arial" w:cs="Arial"/>
          <w:sz w:val="20"/>
          <w:szCs w:val="20"/>
        </w:rPr>
        <w:t>A) çözüver</w:t>
      </w:r>
      <w:r w:rsidRPr="00C0624E">
        <w:rPr>
          <w:rFonts w:ascii="Arial" w:hAnsi="Arial" w:cs="Arial"/>
          <w:sz w:val="20"/>
          <w:szCs w:val="20"/>
        </w:rPr>
        <w:tab/>
      </w:r>
      <w:r w:rsidRPr="00C0624E">
        <w:rPr>
          <w:rFonts w:ascii="Arial" w:hAnsi="Arial" w:cs="Arial"/>
          <w:sz w:val="20"/>
          <w:szCs w:val="20"/>
        </w:rPr>
        <w:tab/>
      </w:r>
      <w:r w:rsidRPr="00C0624E">
        <w:rPr>
          <w:rFonts w:ascii="Arial" w:hAnsi="Arial" w:cs="Arial"/>
          <w:sz w:val="20"/>
          <w:szCs w:val="20"/>
        </w:rPr>
        <w:tab/>
        <w:t>B) çözebilirsin</w:t>
      </w:r>
    </w:p>
    <w:p w:rsidR="00821FFF" w:rsidRDefault="00821FFF" w:rsidP="00160FC5">
      <w:pPr>
        <w:rPr>
          <w:rFonts w:ascii="Arial" w:hAnsi="Arial" w:cs="Arial"/>
          <w:sz w:val="20"/>
          <w:szCs w:val="20"/>
        </w:rPr>
      </w:pPr>
      <w:r w:rsidRPr="00C0624E">
        <w:rPr>
          <w:rFonts w:ascii="Arial" w:hAnsi="Arial" w:cs="Arial"/>
          <w:sz w:val="20"/>
          <w:szCs w:val="20"/>
        </w:rPr>
        <w:t>C) çözedur</w:t>
      </w:r>
      <w:r w:rsidRPr="00C0624E">
        <w:rPr>
          <w:rFonts w:ascii="Arial" w:hAnsi="Arial" w:cs="Arial"/>
          <w:sz w:val="20"/>
          <w:szCs w:val="20"/>
        </w:rPr>
        <w:tab/>
      </w:r>
      <w:r w:rsidRPr="00C0624E">
        <w:rPr>
          <w:rFonts w:ascii="Arial" w:hAnsi="Arial" w:cs="Arial"/>
          <w:sz w:val="20"/>
          <w:szCs w:val="20"/>
        </w:rPr>
        <w:tab/>
        <w:t xml:space="preserve">          </w:t>
      </w:r>
      <w:r>
        <w:rPr>
          <w:rFonts w:ascii="Arial" w:hAnsi="Arial" w:cs="Arial"/>
          <w:sz w:val="20"/>
          <w:szCs w:val="20"/>
        </w:rPr>
        <w:t xml:space="preserve"> </w:t>
      </w:r>
      <w:r w:rsidRPr="00C0624E">
        <w:rPr>
          <w:rFonts w:ascii="Arial" w:hAnsi="Arial" w:cs="Arial"/>
          <w:sz w:val="20"/>
          <w:szCs w:val="20"/>
        </w:rPr>
        <w:t xml:space="preserve">  D) çözdür</w:t>
      </w:r>
    </w:p>
    <w:p w:rsidR="00821FFF" w:rsidRDefault="00821FFF" w:rsidP="00160FC5">
      <w:pPr>
        <w:pStyle w:val="NormalIndent"/>
        <w:rPr>
          <w:rFonts w:cs="Times New Roman"/>
          <w:b/>
          <w:bCs/>
        </w:rPr>
      </w:pPr>
    </w:p>
    <w:p w:rsidR="00821FFF" w:rsidRPr="008E2E40" w:rsidRDefault="00821FFF" w:rsidP="00160FC5">
      <w:pPr>
        <w:pStyle w:val="NormalIndent"/>
      </w:pPr>
      <w:r w:rsidRPr="003E1590">
        <w:rPr>
          <w:b/>
          <w:bCs/>
        </w:rPr>
        <w:t>10-</w:t>
      </w:r>
      <w:r w:rsidRPr="008E2E40">
        <w:t xml:space="preserve"> Aşağıdaki cümlelerin hangisinde yazım yanlışı  </w:t>
      </w:r>
    </w:p>
    <w:p w:rsidR="00821FFF" w:rsidRPr="008E2E40" w:rsidRDefault="00821FFF" w:rsidP="00160FC5">
      <w:pPr>
        <w:pStyle w:val="NormalIndent"/>
      </w:pPr>
      <w:r w:rsidRPr="008E2E40">
        <w:t xml:space="preserve">          </w:t>
      </w:r>
      <w:r w:rsidRPr="008E2E40">
        <w:rPr>
          <w:u w:val="single"/>
        </w:rPr>
        <w:t>yoktur</w:t>
      </w:r>
      <w:r w:rsidRPr="008E2E40">
        <w:t>?</w:t>
      </w:r>
    </w:p>
    <w:p w:rsidR="00821FFF" w:rsidRPr="00A37A59" w:rsidRDefault="00821FFF" w:rsidP="00A37A59">
      <w:pPr>
        <w:pStyle w:val="ListParagraph"/>
        <w:numPr>
          <w:ilvl w:val="0"/>
          <w:numId w:val="7"/>
        </w:numPr>
        <w:tabs>
          <w:tab w:val="left" w:pos="1050"/>
        </w:tabs>
        <w:ind w:right="19"/>
        <w:rPr>
          <w:rFonts w:ascii="Arial" w:hAnsi="Arial" w:cs="Arial"/>
          <w:sz w:val="20"/>
          <w:szCs w:val="20"/>
        </w:rPr>
      </w:pPr>
      <w:r w:rsidRPr="00A37A59">
        <w:rPr>
          <w:rFonts w:ascii="Arial" w:hAnsi="Arial" w:cs="Arial"/>
          <w:sz w:val="20"/>
          <w:szCs w:val="20"/>
        </w:rPr>
        <w:t xml:space="preserve">Özgürlük başkalarına zarar vermeden </w:t>
      </w:r>
    </w:p>
    <w:p w:rsidR="00821FFF" w:rsidRPr="008E2E40" w:rsidRDefault="00821FFF" w:rsidP="00A37A59">
      <w:pPr>
        <w:pStyle w:val="ListParagraph"/>
        <w:tabs>
          <w:tab w:val="left" w:pos="1050"/>
        </w:tabs>
        <w:ind w:left="588" w:right="19"/>
        <w:rPr>
          <w:rFonts w:ascii="Arial" w:hAnsi="Arial" w:cs="Arial"/>
          <w:sz w:val="20"/>
          <w:szCs w:val="20"/>
        </w:rPr>
      </w:pPr>
      <w:r w:rsidRPr="00A37A59">
        <w:rPr>
          <w:rFonts w:ascii="Arial" w:hAnsi="Arial" w:cs="Arial"/>
          <w:sz w:val="20"/>
          <w:szCs w:val="20"/>
        </w:rPr>
        <w:t xml:space="preserve">herşeyi  </w:t>
      </w:r>
      <w:r w:rsidRPr="008E2E40">
        <w:rPr>
          <w:rFonts w:ascii="Arial" w:hAnsi="Arial" w:cs="Arial"/>
          <w:sz w:val="20"/>
          <w:szCs w:val="20"/>
        </w:rPr>
        <w:t>yapmaktır.</w:t>
      </w:r>
    </w:p>
    <w:p w:rsidR="00821FFF" w:rsidRPr="00A37A59" w:rsidRDefault="00821FFF" w:rsidP="00A37A59">
      <w:pPr>
        <w:pStyle w:val="ListParagraph"/>
        <w:numPr>
          <w:ilvl w:val="0"/>
          <w:numId w:val="7"/>
        </w:numPr>
        <w:tabs>
          <w:tab w:val="left" w:pos="1050"/>
        </w:tabs>
        <w:ind w:right="19"/>
        <w:rPr>
          <w:rFonts w:ascii="Arial" w:hAnsi="Arial" w:cs="Arial"/>
          <w:sz w:val="20"/>
          <w:szCs w:val="20"/>
        </w:rPr>
      </w:pPr>
      <w:r w:rsidRPr="00A37A59">
        <w:rPr>
          <w:rFonts w:ascii="Arial" w:hAnsi="Arial" w:cs="Arial"/>
          <w:sz w:val="20"/>
          <w:szCs w:val="20"/>
        </w:rPr>
        <w:t>Çevrenize baktığınızda birçok okul göre</w:t>
      </w:r>
      <w:r>
        <w:rPr>
          <w:rFonts w:ascii="Arial" w:hAnsi="Arial" w:cs="Arial"/>
          <w:sz w:val="20"/>
          <w:szCs w:val="20"/>
        </w:rPr>
        <w:t>-</w:t>
      </w:r>
    </w:p>
    <w:p w:rsidR="00821FFF" w:rsidRPr="00A37A59" w:rsidRDefault="00821FFF" w:rsidP="00A37A59">
      <w:pPr>
        <w:pStyle w:val="ListParagraph"/>
        <w:tabs>
          <w:tab w:val="left" w:pos="1050"/>
        </w:tabs>
        <w:ind w:left="588" w:right="19"/>
        <w:rPr>
          <w:rFonts w:ascii="Arial" w:hAnsi="Arial" w:cs="Arial"/>
          <w:sz w:val="20"/>
          <w:szCs w:val="20"/>
        </w:rPr>
      </w:pPr>
      <w:r w:rsidRPr="00A37A59">
        <w:rPr>
          <w:rFonts w:ascii="Arial" w:hAnsi="Arial" w:cs="Arial"/>
          <w:sz w:val="20"/>
          <w:szCs w:val="20"/>
        </w:rPr>
        <w:t xml:space="preserve"> bilirsiniz.           </w:t>
      </w:r>
    </w:p>
    <w:p w:rsidR="00821FFF" w:rsidRPr="008E2E40" w:rsidRDefault="00821FFF" w:rsidP="00160FC5">
      <w:pPr>
        <w:tabs>
          <w:tab w:val="left" w:pos="1050"/>
        </w:tabs>
        <w:ind w:left="-540" w:right="19"/>
        <w:rPr>
          <w:rFonts w:ascii="Arial" w:hAnsi="Arial" w:cs="Arial"/>
          <w:sz w:val="20"/>
          <w:szCs w:val="20"/>
        </w:rPr>
      </w:pPr>
      <w:r w:rsidRPr="008E2E40">
        <w:rPr>
          <w:rFonts w:ascii="Arial" w:hAnsi="Arial" w:cs="Arial"/>
          <w:sz w:val="20"/>
          <w:szCs w:val="20"/>
        </w:rPr>
        <w:t xml:space="preserve">               C) </w:t>
      </w:r>
      <w:r>
        <w:rPr>
          <w:rFonts w:ascii="Arial" w:hAnsi="Arial" w:cs="Arial"/>
          <w:sz w:val="20"/>
          <w:szCs w:val="20"/>
        </w:rPr>
        <w:t xml:space="preserve"> 2</w:t>
      </w:r>
      <w:r w:rsidRPr="008E2E40">
        <w:rPr>
          <w:rFonts w:ascii="Arial" w:hAnsi="Arial" w:cs="Arial"/>
          <w:sz w:val="20"/>
          <w:szCs w:val="20"/>
        </w:rPr>
        <w:t xml:space="preserve">Sağlık hizmetlerinden yararlanmak her  </w:t>
      </w:r>
    </w:p>
    <w:p w:rsidR="00821FFF" w:rsidRDefault="00821FFF" w:rsidP="00160FC5">
      <w:pPr>
        <w:tabs>
          <w:tab w:val="left" w:pos="1050"/>
        </w:tabs>
        <w:ind w:left="-540" w:right="19"/>
        <w:rPr>
          <w:rFonts w:ascii="Arial" w:hAnsi="Arial" w:cs="Arial"/>
          <w:sz w:val="20"/>
          <w:szCs w:val="20"/>
        </w:rPr>
      </w:pPr>
      <w:r>
        <w:rPr>
          <w:noProof/>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7" type="#_x0000_t63" style="position:absolute;left:0;text-align:left;margin-left:289.9pt;margin-top:2.25pt;width:162pt;height:45pt;z-index:251658240" adj="17153,31584">
            <v:textbox style="mso-next-textbox:#_x0000_s1027">
              <w:txbxContent>
                <w:p w:rsidR="00821FFF" w:rsidRPr="00A01755" w:rsidRDefault="00821FFF" w:rsidP="00160FC5">
                  <w:pPr>
                    <w:rPr>
                      <w:rFonts w:ascii="Arial" w:hAnsi="Arial" w:cs="Arial"/>
                      <w:b/>
                      <w:bCs/>
                      <w:sz w:val="18"/>
                      <w:szCs w:val="18"/>
                    </w:rPr>
                  </w:pPr>
                  <w:r w:rsidRPr="00A01755">
                    <w:rPr>
                      <w:rFonts w:ascii="Arial" w:hAnsi="Arial" w:cs="Arial"/>
                      <w:b/>
                      <w:bCs/>
                      <w:sz w:val="18"/>
                      <w:szCs w:val="18"/>
                    </w:rPr>
                    <w:t>Her zaman bal yemeyi seviyorum.</w:t>
                  </w:r>
                </w:p>
              </w:txbxContent>
            </v:textbox>
          </v:shape>
        </w:pict>
      </w:r>
      <w:r w:rsidRPr="008E2E40">
        <w:rPr>
          <w:rFonts w:ascii="Arial" w:hAnsi="Arial" w:cs="Arial"/>
          <w:sz w:val="20"/>
          <w:szCs w:val="20"/>
        </w:rPr>
        <w:t xml:space="preserve">                  </w:t>
      </w:r>
      <w:r>
        <w:rPr>
          <w:rFonts w:ascii="Arial" w:hAnsi="Arial" w:cs="Arial"/>
          <w:sz w:val="20"/>
          <w:szCs w:val="20"/>
        </w:rPr>
        <w:t xml:space="preserve">   </w:t>
      </w:r>
      <w:r w:rsidRPr="008E2E40">
        <w:rPr>
          <w:rFonts w:ascii="Arial" w:hAnsi="Arial" w:cs="Arial"/>
          <w:sz w:val="20"/>
          <w:szCs w:val="20"/>
        </w:rPr>
        <w:t>vatandaşın  hakkıdır.</w:t>
      </w:r>
    </w:p>
    <w:p w:rsidR="00821FFF" w:rsidRPr="00C7704A" w:rsidRDefault="00821FFF" w:rsidP="00C7704A">
      <w:pPr>
        <w:pStyle w:val="ListParagraph"/>
        <w:numPr>
          <w:ilvl w:val="0"/>
          <w:numId w:val="7"/>
        </w:numPr>
        <w:tabs>
          <w:tab w:val="left" w:pos="1050"/>
        </w:tabs>
        <w:ind w:right="19"/>
        <w:rPr>
          <w:rFonts w:ascii="Arial" w:hAnsi="Arial" w:cs="Arial"/>
          <w:sz w:val="20"/>
          <w:szCs w:val="20"/>
        </w:rPr>
      </w:pPr>
      <w:r>
        <w:rPr>
          <w:rFonts w:ascii="Arial" w:hAnsi="Arial" w:cs="Arial"/>
          <w:sz w:val="20"/>
          <w:szCs w:val="20"/>
        </w:rPr>
        <w:t xml:space="preserve"> </w:t>
      </w:r>
      <w:r w:rsidRPr="00C7704A">
        <w:rPr>
          <w:rFonts w:ascii="Arial" w:hAnsi="Arial" w:cs="Arial"/>
          <w:sz w:val="20"/>
          <w:szCs w:val="20"/>
        </w:rPr>
        <w:t xml:space="preserve">Verdiğim ödevi onbeş gün içinde                                                                                                                                                                                                                              </w:t>
      </w:r>
    </w:p>
    <w:p w:rsidR="00821FFF" w:rsidRPr="00160FC5" w:rsidRDefault="00821FFF" w:rsidP="00A37A59">
      <w:pPr>
        <w:tabs>
          <w:tab w:val="left" w:pos="1050"/>
        </w:tabs>
        <w:ind w:right="19"/>
        <w:rPr>
          <w:rFonts w:ascii="Arial" w:hAnsi="Arial" w:cs="Arial"/>
          <w:sz w:val="20"/>
          <w:szCs w:val="20"/>
        </w:rPr>
      </w:pPr>
      <w:r>
        <w:rPr>
          <w:rFonts w:ascii="Arial" w:hAnsi="Arial" w:cs="Arial"/>
          <w:sz w:val="20"/>
          <w:szCs w:val="20"/>
        </w:rPr>
        <w:t xml:space="preserve">            ge</w:t>
      </w:r>
      <w:r w:rsidRPr="00160FC5">
        <w:rPr>
          <w:rFonts w:ascii="Arial" w:hAnsi="Arial" w:cs="Arial"/>
          <w:sz w:val="20"/>
          <w:szCs w:val="20"/>
        </w:rPr>
        <w:t>tirmelisin.</w:t>
      </w:r>
    </w:p>
    <w:p w:rsidR="00821FFF" w:rsidRPr="00160FC5" w:rsidRDefault="00821FFF" w:rsidP="00160FC5">
      <w:pPr>
        <w:pStyle w:val="ListParagraph"/>
        <w:tabs>
          <w:tab w:val="left" w:pos="1050"/>
        </w:tabs>
        <w:ind w:left="360" w:right="19"/>
        <w:rPr>
          <w:rFonts w:ascii="Arial" w:hAnsi="Arial" w:cs="Arial"/>
          <w:sz w:val="20"/>
          <w:szCs w:val="20"/>
        </w:rPr>
      </w:pPr>
    </w:p>
    <w:p w:rsidR="00821FFF" w:rsidRPr="00326F2C" w:rsidRDefault="00821FFF" w:rsidP="00160FC5">
      <w:pPr>
        <w:pStyle w:val="NormalIndent"/>
        <w:rPr>
          <w:rFonts w:cs="Times New Roman"/>
        </w:rPr>
      </w:pPr>
      <w:r>
        <w:rPr>
          <w:noProof/>
          <w:lang w:eastAsia="tr-TR"/>
        </w:rPr>
        <w:pict>
          <v:shape id="Resim 294" o:spid="_x0000_s1028" type="#_x0000_t75" alt="ATATÜRK" style="position:absolute;left:0;text-align:left;margin-left:-4.1pt;margin-top:7.75pt;width:70.5pt;height:89.35pt;z-index:251653120;visibility:visible">
            <v:imagedata r:id="rId6" o:title=""/>
            <w10:wrap type="square" side="right"/>
          </v:shape>
        </w:pict>
      </w:r>
      <w:r w:rsidRPr="00CC7D3E">
        <w:t>Mustafa Kemal Paşa, sivil giyinmiş, ortadan biraz daha boylu, zayıf ve sarışın bir kişiydi. Kendisi gazetelerde gördüğünüz resimlerden daha sevimli, daha canlı, seçkin bir insandı. Elmacık kemikleri çıkık, ağız kemikleri kuvvetli, alnı sertti.</w:t>
      </w:r>
    </w:p>
    <w:p w:rsidR="00821FFF" w:rsidRDefault="00821FFF" w:rsidP="00160FC5">
      <w:pPr>
        <w:pStyle w:val="NormalIndent"/>
      </w:pPr>
      <w:r>
        <w:t xml:space="preserve">   </w:t>
      </w:r>
    </w:p>
    <w:p w:rsidR="00821FFF" w:rsidRPr="00CC7D3E" w:rsidRDefault="00821FFF" w:rsidP="00160FC5">
      <w:pPr>
        <w:pStyle w:val="NormalIndent"/>
        <w:rPr>
          <w:rFonts w:ascii="Arial" w:hAnsi="Arial" w:cs="Arial"/>
        </w:rPr>
      </w:pPr>
      <w:r>
        <w:t xml:space="preserve"> </w:t>
      </w:r>
      <w:r>
        <w:rPr>
          <w:b/>
          <w:bCs/>
        </w:rPr>
        <w:t>11</w:t>
      </w:r>
      <w:r w:rsidRPr="00CB7A5C">
        <w:t>-</w:t>
      </w:r>
      <w:r w:rsidRPr="00326F2C">
        <w:t xml:space="preserve"> </w:t>
      </w:r>
      <w:r w:rsidRPr="00CC7D3E">
        <w:rPr>
          <w:rFonts w:ascii="Arial" w:hAnsi="Arial" w:cs="Arial"/>
        </w:rPr>
        <w:t xml:space="preserve">Yazar bu parçada aşağıdakilerin </w:t>
      </w:r>
      <w:r>
        <w:rPr>
          <w:rFonts w:ascii="Arial" w:hAnsi="Arial" w:cs="Arial"/>
        </w:rPr>
        <w:t xml:space="preserve">                     </w:t>
      </w:r>
      <w:r w:rsidRPr="00CC7D3E">
        <w:rPr>
          <w:rFonts w:ascii="Arial" w:hAnsi="Arial" w:cs="Arial"/>
        </w:rPr>
        <w:t>hangisinden    yararlanmıştır?</w:t>
      </w:r>
    </w:p>
    <w:p w:rsidR="00821FFF" w:rsidRPr="00CC7D3E" w:rsidRDefault="00821FFF" w:rsidP="00160FC5">
      <w:pPr>
        <w:pStyle w:val="NormalIndent"/>
        <w:rPr>
          <w:rFonts w:ascii="Arial" w:hAnsi="Arial" w:cs="Arial"/>
        </w:rPr>
      </w:pPr>
      <w:r w:rsidRPr="00CC7D3E">
        <w:rPr>
          <w:rFonts w:ascii="Arial" w:hAnsi="Arial" w:cs="Arial"/>
        </w:rPr>
        <w:t xml:space="preserve">        A) Bir gazetede okuduklarından      </w:t>
      </w:r>
    </w:p>
    <w:p w:rsidR="00821FFF" w:rsidRPr="00CC7D3E" w:rsidRDefault="00821FFF" w:rsidP="00160FC5">
      <w:pPr>
        <w:pStyle w:val="NormalIndent"/>
        <w:rPr>
          <w:rFonts w:ascii="Arial" w:hAnsi="Arial" w:cs="Arial"/>
        </w:rPr>
      </w:pPr>
      <w:r w:rsidRPr="00CC7D3E">
        <w:rPr>
          <w:rFonts w:ascii="Arial" w:hAnsi="Arial" w:cs="Arial"/>
        </w:rPr>
        <w:t xml:space="preserve">        B) Gördüğü resimlerden</w:t>
      </w:r>
    </w:p>
    <w:p w:rsidR="00821FFF" w:rsidRPr="00CC7D3E" w:rsidRDefault="00821FFF" w:rsidP="00160FC5">
      <w:pPr>
        <w:pStyle w:val="NormalIndent"/>
        <w:rPr>
          <w:rFonts w:ascii="Arial" w:hAnsi="Arial" w:cs="Arial"/>
        </w:rPr>
      </w:pPr>
      <w:r w:rsidRPr="00CC7D3E">
        <w:rPr>
          <w:rFonts w:ascii="Arial" w:hAnsi="Arial" w:cs="Arial"/>
        </w:rPr>
        <w:t xml:space="preserve">        C) Başkalarından işittiklerinden      </w:t>
      </w:r>
    </w:p>
    <w:p w:rsidR="00821FFF" w:rsidRDefault="00821FFF" w:rsidP="00160FC5">
      <w:pPr>
        <w:pStyle w:val="NormalIndent"/>
        <w:rPr>
          <w:rFonts w:ascii="Arial" w:hAnsi="Arial" w:cs="Arial"/>
        </w:rPr>
      </w:pPr>
      <w:r w:rsidRPr="00CC7D3E">
        <w:rPr>
          <w:rFonts w:ascii="Arial" w:hAnsi="Arial" w:cs="Arial"/>
        </w:rPr>
        <w:t xml:space="preserve">        D) Gözlemlerinden</w:t>
      </w:r>
    </w:p>
    <w:p w:rsidR="00821FFF" w:rsidRDefault="00821FFF" w:rsidP="0007273C">
      <w:pPr>
        <w:rPr>
          <w:rFonts w:ascii="Arial" w:hAnsi="Arial" w:cs="Arial"/>
          <w:sz w:val="20"/>
          <w:szCs w:val="20"/>
        </w:rPr>
      </w:pPr>
    </w:p>
    <w:p w:rsidR="00821FFF" w:rsidRPr="005874FF" w:rsidRDefault="00821FFF" w:rsidP="0007273C">
      <w:pPr>
        <w:ind w:left="708" w:hanging="708"/>
        <w:rPr>
          <w:rFonts w:ascii="Arial" w:hAnsi="Arial" w:cs="Arial"/>
          <w:color w:val="000000"/>
          <w:sz w:val="20"/>
          <w:szCs w:val="20"/>
        </w:rPr>
      </w:pPr>
      <w:r>
        <w:rPr>
          <w:rFonts w:ascii="Arial" w:hAnsi="Arial" w:cs="Arial"/>
          <w:b/>
          <w:bCs/>
          <w:sz w:val="20"/>
          <w:szCs w:val="20"/>
        </w:rPr>
        <w:t>12</w:t>
      </w:r>
      <w:r w:rsidRPr="00784786">
        <w:rPr>
          <w:rFonts w:ascii="Arial" w:hAnsi="Arial" w:cs="Arial"/>
          <w:sz w:val="20"/>
          <w:szCs w:val="20"/>
        </w:rPr>
        <w:t>-</w:t>
      </w:r>
      <w:r w:rsidRPr="005874FF">
        <w:rPr>
          <w:rFonts w:ascii="Arial" w:hAnsi="Arial" w:cs="Arial"/>
          <w:color w:val="000000"/>
          <w:sz w:val="20"/>
          <w:szCs w:val="20"/>
        </w:rPr>
        <w:t xml:space="preserve"> Aşağıdaki ifadelerin hangisinde “</w:t>
      </w:r>
      <w:r w:rsidRPr="00784786">
        <w:rPr>
          <w:rFonts w:ascii="Arial" w:hAnsi="Arial" w:cs="Arial"/>
          <w:b/>
          <w:bCs/>
          <w:color w:val="000000"/>
          <w:sz w:val="20"/>
          <w:szCs w:val="20"/>
        </w:rPr>
        <w:t>endişe</w:t>
      </w:r>
      <w:r w:rsidRPr="005874FF">
        <w:rPr>
          <w:rFonts w:ascii="Arial" w:hAnsi="Arial" w:cs="Arial"/>
          <w:color w:val="000000"/>
          <w:sz w:val="20"/>
          <w:szCs w:val="20"/>
        </w:rPr>
        <w:t xml:space="preserve">” ve </w:t>
      </w:r>
      <w:r w:rsidRPr="005874FF">
        <w:rPr>
          <w:rFonts w:ascii="Arial" w:hAnsi="Arial" w:cs="Arial"/>
          <w:color w:val="000000"/>
          <w:sz w:val="20"/>
          <w:szCs w:val="20"/>
        </w:rPr>
        <w:br/>
        <w:t>“</w:t>
      </w:r>
      <w:r w:rsidRPr="00784786">
        <w:rPr>
          <w:rFonts w:ascii="Arial" w:hAnsi="Arial" w:cs="Arial"/>
          <w:b/>
          <w:bCs/>
          <w:color w:val="000000"/>
          <w:sz w:val="20"/>
          <w:szCs w:val="20"/>
        </w:rPr>
        <w:t>merak</w:t>
      </w:r>
      <w:r w:rsidRPr="005874FF">
        <w:rPr>
          <w:rFonts w:ascii="Arial" w:hAnsi="Arial" w:cs="Arial"/>
          <w:color w:val="000000"/>
          <w:sz w:val="20"/>
          <w:szCs w:val="20"/>
        </w:rPr>
        <w:t>” anlamı vardır?</w:t>
      </w:r>
      <w:r w:rsidRPr="005874FF">
        <w:rPr>
          <w:rFonts w:ascii="Arial" w:hAnsi="Arial" w:cs="Arial"/>
          <w:color w:val="000000"/>
          <w:sz w:val="20"/>
          <w:szCs w:val="20"/>
        </w:rPr>
        <w:br/>
      </w:r>
      <w:r w:rsidRPr="005874FF">
        <w:rPr>
          <w:rFonts w:ascii="Arial" w:hAnsi="Arial" w:cs="Arial"/>
          <w:color w:val="000000"/>
          <w:sz w:val="20"/>
          <w:szCs w:val="20"/>
        </w:rPr>
        <w:br/>
        <w:t>A) Bu ne biçim söz öyle.</w:t>
      </w:r>
      <w:r w:rsidRPr="005874FF">
        <w:rPr>
          <w:rFonts w:ascii="Arial" w:hAnsi="Arial" w:cs="Arial"/>
          <w:color w:val="000000"/>
          <w:sz w:val="20"/>
          <w:szCs w:val="20"/>
        </w:rPr>
        <w:br/>
        <w:t>B) Hava da bozdu, niye gelmediler acaba?</w:t>
      </w:r>
      <w:r w:rsidRPr="005874FF">
        <w:rPr>
          <w:rFonts w:ascii="Arial" w:hAnsi="Arial" w:cs="Arial"/>
          <w:color w:val="000000"/>
          <w:sz w:val="20"/>
          <w:szCs w:val="20"/>
        </w:rPr>
        <w:br/>
        <w:t>C) Demek yemeğe gelmeyecekler öyle mi?</w:t>
      </w:r>
      <w:r w:rsidRPr="005874FF">
        <w:rPr>
          <w:rFonts w:ascii="Arial" w:hAnsi="Arial" w:cs="Arial"/>
          <w:color w:val="000000"/>
          <w:sz w:val="20"/>
          <w:szCs w:val="20"/>
        </w:rPr>
        <w:br/>
        <w:t>D) Aman Yarabbi! O ne müthiş haber.</w:t>
      </w:r>
    </w:p>
    <w:p w:rsidR="00821FFF" w:rsidRDefault="00821FFF" w:rsidP="00160FC5">
      <w:pPr>
        <w:pStyle w:val="NormalIndent"/>
        <w:rPr>
          <w:rFonts w:ascii="Arial" w:hAnsi="Arial" w:cs="Arial"/>
        </w:rPr>
      </w:pPr>
    </w:p>
    <w:p w:rsidR="00821FFF" w:rsidRDefault="00821FFF" w:rsidP="00160FC5">
      <w:pPr>
        <w:rPr>
          <w:rFonts w:ascii="Arial" w:hAnsi="Arial" w:cs="Arial"/>
          <w:sz w:val="20"/>
          <w:szCs w:val="20"/>
        </w:rPr>
      </w:pPr>
      <w:r>
        <w:rPr>
          <w:noProof/>
        </w:rPr>
        <w:pict>
          <v:shapetype id="_x0000_t202" coordsize="21600,21600" o:spt="202" path="m,l,21600r21600,l21600,xe">
            <v:stroke joinstyle="miter"/>
            <v:path gradientshapeok="t" o:connecttype="rect"/>
          </v:shapetype>
          <v:shape id="_x0000_s1029" type="#_x0000_t202" style="position:absolute;margin-left:11.5pt;margin-top:5.6pt;width:220.45pt;height:173.55pt;z-index:251654144;mso-wrap-style:none">
            <v:textbox style="mso-fit-shape-to-text:t">
              <w:txbxContent>
                <w:p w:rsidR="00821FFF" w:rsidRPr="002D6FEE" w:rsidRDefault="00821FFF" w:rsidP="00160FC5">
                  <w:pPr>
                    <w:rPr>
                      <w:b/>
                      <w:bCs/>
                    </w:rPr>
                  </w:pPr>
                  <w:r>
                    <w:rPr>
                      <w:b/>
                      <w:bCs/>
                      <w:sz w:val="20"/>
                      <w:szCs w:val="20"/>
                    </w:rPr>
                    <w:t xml:space="preserve">              </w:t>
                  </w:r>
                  <w:r w:rsidRPr="002D6FEE">
                    <w:rPr>
                      <w:b/>
                      <w:bCs/>
                    </w:rPr>
                    <w:t>Gölgeme Basma</w:t>
                  </w:r>
                </w:p>
                <w:p w:rsidR="00821FFF" w:rsidRPr="002D6FEE" w:rsidRDefault="00821FFF" w:rsidP="00160FC5">
                  <w:pPr>
                    <w:jc w:val="both"/>
                  </w:pPr>
                  <w:r w:rsidRPr="002D6FEE">
                    <w:t>Bu oyun, güneşli havada, bahçede oynanır.Çocuk sayısına göre bir alan belirlenir. Oyun sırasında bu alanın dışına çıkılmaz. Çocuklar sayışarak aralarında bir ebe seçerler. Ebe, arkadaşlarını kovalayarak birinin gölgesine basmaya çalışır. Kimin gölgesine basarsa ebelikten kurtulur. Gölgesine basılan ya da kaçarken oyun alanının dışına çıkan çocuk ebe olur. Oyun böylece istenildiği kadar sürdürülür.</w:t>
                  </w:r>
                </w:p>
                <w:p w:rsidR="00821FFF" w:rsidRDefault="00821FFF" w:rsidP="00160FC5">
                  <w:pPr>
                    <w:jc w:val="both"/>
                  </w:pPr>
                </w:p>
              </w:txbxContent>
            </v:textbox>
            <w10:wrap type="square"/>
          </v:shape>
        </w:pict>
      </w:r>
      <w:r>
        <w:rPr>
          <w:rFonts w:ascii="Arial" w:hAnsi="Arial" w:cs="Arial"/>
          <w:sz w:val="20"/>
          <w:szCs w:val="20"/>
        </w:rPr>
        <w:t xml:space="preserve">                    </w:t>
      </w:r>
    </w:p>
    <w:p w:rsidR="00821FFF" w:rsidRDefault="00821FFF" w:rsidP="00160FC5">
      <w:pPr>
        <w:rPr>
          <w:rFonts w:ascii="Arial" w:hAnsi="Arial" w:cs="Arial"/>
          <w:sz w:val="20"/>
          <w:szCs w:val="20"/>
        </w:rPr>
      </w:pPr>
      <w:r>
        <w:rPr>
          <w:rFonts w:ascii="Arial" w:hAnsi="Arial" w:cs="Arial"/>
          <w:sz w:val="20"/>
          <w:szCs w:val="20"/>
        </w:rPr>
        <w:t xml:space="preserve">                </w:t>
      </w: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Pr="00C0624E" w:rsidRDefault="00821FFF" w:rsidP="00160FC5">
      <w:pPr>
        <w:rPr>
          <w:rFonts w:ascii="Arial" w:hAnsi="Arial" w:cs="Arial"/>
          <w:sz w:val="20"/>
          <w:szCs w:val="20"/>
        </w:rPr>
      </w:pPr>
      <w:r>
        <w:rPr>
          <w:rFonts w:ascii="Arial" w:hAnsi="Arial" w:cs="Arial"/>
          <w:b/>
          <w:bCs/>
          <w:sz w:val="20"/>
          <w:szCs w:val="20"/>
        </w:rPr>
        <w:t>1</w:t>
      </w:r>
      <w:r w:rsidRPr="0007273C">
        <w:rPr>
          <w:rFonts w:ascii="Arial" w:hAnsi="Arial" w:cs="Arial"/>
          <w:b/>
          <w:bCs/>
          <w:sz w:val="20"/>
          <w:szCs w:val="20"/>
        </w:rPr>
        <w:t>3</w:t>
      </w:r>
      <w:r w:rsidRPr="00C0624E">
        <w:rPr>
          <w:rFonts w:ascii="Arial" w:hAnsi="Arial" w:cs="Arial"/>
          <w:sz w:val="20"/>
          <w:szCs w:val="20"/>
        </w:rPr>
        <w:t>-Paragrafta “</w:t>
      </w:r>
      <w:r w:rsidRPr="00C0624E">
        <w:rPr>
          <w:rFonts w:ascii="Arial" w:hAnsi="Arial" w:cs="Arial"/>
          <w:b/>
          <w:bCs/>
          <w:sz w:val="20"/>
          <w:szCs w:val="20"/>
        </w:rPr>
        <w:t>Gölgeme Basma</w:t>
      </w:r>
      <w:r w:rsidRPr="00C0624E">
        <w:rPr>
          <w:rFonts w:ascii="Arial" w:hAnsi="Arial" w:cs="Arial"/>
          <w:sz w:val="20"/>
          <w:szCs w:val="20"/>
        </w:rPr>
        <w:t xml:space="preserve">” oyunuyla ilgili hangisine         </w:t>
      </w:r>
      <w:r w:rsidRPr="00C0624E">
        <w:rPr>
          <w:rFonts w:ascii="Arial" w:hAnsi="Arial" w:cs="Arial"/>
          <w:sz w:val="20"/>
          <w:szCs w:val="20"/>
          <w:u w:val="single"/>
        </w:rPr>
        <w:t>değinilmemiştir?</w:t>
      </w:r>
    </w:p>
    <w:p w:rsidR="00821FFF" w:rsidRPr="00C0624E" w:rsidRDefault="00821FFF" w:rsidP="00160FC5">
      <w:pPr>
        <w:rPr>
          <w:rFonts w:ascii="Arial" w:hAnsi="Arial" w:cs="Arial"/>
          <w:sz w:val="20"/>
          <w:szCs w:val="20"/>
        </w:rPr>
      </w:pPr>
    </w:p>
    <w:p w:rsidR="00821FFF" w:rsidRPr="00C0624E" w:rsidRDefault="00821FFF" w:rsidP="00160FC5">
      <w:pPr>
        <w:numPr>
          <w:ilvl w:val="0"/>
          <w:numId w:val="2"/>
        </w:numPr>
        <w:rPr>
          <w:rFonts w:ascii="Arial" w:hAnsi="Arial" w:cs="Arial"/>
          <w:sz w:val="20"/>
          <w:szCs w:val="20"/>
        </w:rPr>
      </w:pPr>
      <w:r w:rsidRPr="00C0624E">
        <w:rPr>
          <w:rFonts w:ascii="Arial" w:hAnsi="Arial" w:cs="Arial"/>
          <w:sz w:val="20"/>
          <w:szCs w:val="20"/>
        </w:rPr>
        <w:t>Ebenin nasıl seçildiğine</w:t>
      </w:r>
    </w:p>
    <w:p w:rsidR="00821FFF" w:rsidRPr="00C0624E" w:rsidRDefault="00821FFF" w:rsidP="00160FC5">
      <w:pPr>
        <w:numPr>
          <w:ilvl w:val="0"/>
          <w:numId w:val="2"/>
        </w:numPr>
        <w:rPr>
          <w:rFonts w:ascii="Arial" w:hAnsi="Arial" w:cs="Arial"/>
          <w:sz w:val="20"/>
          <w:szCs w:val="20"/>
        </w:rPr>
      </w:pPr>
      <w:r w:rsidRPr="00C0624E">
        <w:rPr>
          <w:rFonts w:ascii="Arial" w:hAnsi="Arial" w:cs="Arial"/>
          <w:sz w:val="20"/>
          <w:szCs w:val="20"/>
        </w:rPr>
        <w:t>Oyunun nasıl oynadığına</w:t>
      </w:r>
    </w:p>
    <w:p w:rsidR="00821FFF" w:rsidRPr="00C0624E" w:rsidRDefault="00821FFF" w:rsidP="00160FC5">
      <w:pPr>
        <w:numPr>
          <w:ilvl w:val="0"/>
          <w:numId w:val="2"/>
        </w:numPr>
        <w:rPr>
          <w:rFonts w:ascii="Arial" w:hAnsi="Arial" w:cs="Arial"/>
          <w:sz w:val="20"/>
          <w:szCs w:val="20"/>
        </w:rPr>
      </w:pPr>
      <w:r w:rsidRPr="00C0624E">
        <w:rPr>
          <w:rFonts w:ascii="Arial" w:hAnsi="Arial" w:cs="Arial"/>
          <w:sz w:val="20"/>
          <w:szCs w:val="20"/>
        </w:rPr>
        <w:t>Grupların nasıl seçildiğine</w:t>
      </w:r>
    </w:p>
    <w:p w:rsidR="00821FFF" w:rsidRPr="00C0624E" w:rsidRDefault="00821FFF" w:rsidP="00160FC5">
      <w:pPr>
        <w:numPr>
          <w:ilvl w:val="0"/>
          <w:numId w:val="2"/>
        </w:numPr>
        <w:rPr>
          <w:rFonts w:ascii="Arial" w:hAnsi="Arial" w:cs="Arial"/>
          <w:sz w:val="20"/>
          <w:szCs w:val="20"/>
        </w:rPr>
      </w:pPr>
      <w:r w:rsidRPr="00C0624E">
        <w:rPr>
          <w:rFonts w:ascii="Arial" w:hAnsi="Arial" w:cs="Arial"/>
          <w:sz w:val="20"/>
          <w:szCs w:val="20"/>
        </w:rPr>
        <w:t xml:space="preserve">Oyunun nerede oynadığına </w:t>
      </w:r>
    </w:p>
    <w:p w:rsidR="00821FFF" w:rsidRDefault="00821FFF" w:rsidP="001230E3">
      <w:pPr>
        <w:pStyle w:val="NormalIndent"/>
        <w:rPr>
          <w:rFonts w:ascii="Arial" w:hAnsi="Arial" w:cs="Arial"/>
          <w:sz w:val="22"/>
          <w:szCs w:val="22"/>
        </w:rPr>
      </w:pPr>
      <w:r>
        <w:rPr>
          <w:rFonts w:ascii="Arial" w:hAnsi="Arial" w:cs="Arial"/>
          <w:sz w:val="22"/>
          <w:szCs w:val="22"/>
        </w:rPr>
        <w:t xml:space="preserve"> </w:t>
      </w:r>
    </w:p>
    <w:p w:rsidR="00821FFF" w:rsidRPr="00CC7D3E" w:rsidRDefault="00821FFF" w:rsidP="001230E3">
      <w:pPr>
        <w:pStyle w:val="NormalIndent"/>
        <w:rPr>
          <w:rFonts w:ascii="Arial" w:hAnsi="Arial" w:cs="Arial"/>
        </w:rPr>
      </w:pPr>
      <w:r>
        <w:rPr>
          <w:rFonts w:ascii="Arial" w:hAnsi="Arial" w:cs="Arial"/>
          <w:sz w:val="22"/>
          <w:szCs w:val="22"/>
        </w:rPr>
        <w:t xml:space="preserve">           </w:t>
      </w:r>
      <w:r w:rsidRPr="00CC7D3E">
        <w:rPr>
          <w:rFonts w:ascii="Arial" w:hAnsi="Arial" w:cs="Arial"/>
        </w:rPr>
        <w:t>Yaşam biraz düşe benzer</w:t>
      </w:r>
    </w:p>
    <w:p w:rsidR="00821FFF" w:rsidRPr="00CC7D3E" w:rsidRDefault="00821FFF" w:rsidP="001230E3">
      <w:pPr>
        <w:pStyle w:val="NormalIndent"/>
        <w:rPr>
          <w:rFonts w:ascii="Arial" w:hAnsi="Arial" w:cs="Arial"/>
        </w:rPr>
      </w:pPr>
      <w:r w:rsidRPr="00CC7D3E">
        <w:rPr>
          <w:rFonts w:ascii="Arial" w:hAnsi="Arial" w:cs="Arial"/>
        </w:rPr>
        <w:tab/>
      </w:r>
      <w:r w:rsidRPr="00CC7D3E">
        <w:rPr>
          <w:rFonts w:ascii="Arial" w:hAnsi="Arial" w:cs="Arial"/>
        </w:rPr>
        <w:tab/>
        <w:t>Kuş beslemek gibidir</w:t>
      </w:r>
    </w:p>
    <w:p w:rsidR="00821FFF" w:rsidRPr="00CC7D3E" w:rsidRDefault="00821FFF" w:rsidP="001230E3">
      <w:pPr>
        <w:pStyle w:val="NormalIndent"/>
        <w:rPr>
          <w:rFonts w:ascii="Arial" w:hAnsi="Arial" w:cs="Arial"/>
        </w:rPr>
      </w:pPr>
      <w:r w:rsidRPr="00CC7D3E">
        <w:rPr>
          <w:rFonts w:ascii="Arial" w:hAnsi="Arial" w:cs="Arial"/>
        </w:rPr>
        <w:tab/>
      </w:r>
      <w:r w:rsidRPr="00CC7D3E">
        <w:rPr>
          <w:rFonts w:ascii="Arial" w:hAnsi="Arial" w:cs="Arial"/>
        </w:rPr>
        <w:tab/>
        <w:t>Farkı yoktur bir acıyı yazmaktan</w:t>
      </w:r>
    </w:p>
    <w:p w:rsidR="00821FFF" w:rsidRPr="00CC7D3E" w:rsidRDefault="00821FFF" w:rsidP="001230E3">
      <w:pPr>
        <w:pStyle w:val="NormalIndent"/>
        <w:rPr>
          <w:rFonts w:ascii="Arial" w:hAnsi="Arial" w:cs="Arial"/>
        </w:rPr>
      </w:pPr>
      <w:r w:rsidRPr="00CC7D3E">
        <w:rPr>
          <w:rFonts w:ascii="Arial" w:hAnsi="Arial" w:cs="Arial"/>
        </w:rPr>
        <w:tab/>
      </w:r>
      <w:r w:rsidRPr="00CC7D3E">
        <w:rPr>
          <w:rFonts w:ascii="Arial" w:hAnsi="Arial" w:cs="Arial"/>
        </w:rPr>
        <w:tab/>
        <w:t>Bak, bir çocuk ağlıyor</w:t>
      </w:r>
    </w:p>
    <w:p w:rsidR="00821FFF" w:rsidRPr="00CC7D3E" w:rsidRDefault="00821FFF" w:rsidP="001230E3">
      <w:pPr>
        <w:pStyle w:val="NormalIndent"/>
        <w:rPr>
          <w:rFonts w:ascii="Arial" w:hAnsi="Arial" w:cs="Arial"/>
        </w:rPr>
      </w:pPr>
      <w:r w:rsidRPr="00CC7D3E">
        <w:rPr>
          <w:rFonts w:ascii="Arial" w:hAnsi="Arial" w:cs="Arial"/>
        </w:rPr>
        <w:tab/>
      </w:r>
      <w:r w:rsidRPr="00CC7D3E">
        <w:rPr>
          <w:rFonts w:ascii="Arial" w:hAnsi="Arial" w:cs="Arial"/>
        </w:rPr>
        <w:tab/>
        <w:t>Bir gelincik açmış taşın dibinde</w:t>
      </w:r>
    </w:p>
    <w:p w:rsidR="00821FFF" w:rsidRDefault="00821FFF" w:rsidP="00160FC5">
      <w:pPr>
        <w:pStyle w:val="NormalIndent"/>
        <w:rPr>
          <w:rFonts w:ascii="Arial" w:hAnsi="Arial" w:cs="Arial"/>
          <w:sz w:val="22"/>
          <w:szCs w:val="22"/>
        </w:rPr>
      </w:pPr>
    </w:p>
    <w:p w:rsidR="00821FFF" w:rsidRPr="00CC7D3E" w:rsidRDefault="00821FFF" w:rsidP="00160FC5">
      <w:pPr>
        <w:pStyle w:val="NormalIndent"/>
        <w:rPr>
          <w:rFonts w:ascii="Arial" w:hAnsi="Arial" w:cs="Arial"/>
        </w:rPr>
      </w:pPr>
      <w:r w:rsidRPr="00CC7D3E">
        <w:rPr>
          <w:rFonts w:ascii="Arial" w:hAnsi="Arial" w:cs="Arial"/>
          <w:sz w:val="22"/>
          <w:szCs w:val="22"/>
        </w:rPr>
        <w:t xml:space="preserve"> </w:t>
      </w:r>
      <w:r>
        <w:rPr>
          <w:rFonts w:ascii="Arial" w:hAnsi="Arial" w:cs="Arial"/>
          <w:sz w:val="22"/>
          <w:szCs w:val="22"/>
        </w:rPr>
        <w:t>14</w:t>
      </w:r>
      <w:r w:rsidRPr="00CC7D3E">
        <w:rPr>
          <w:rFonts w:ascii="Arial" w:hAnsi="Arial" w:cs="Arial"/>
          <w:sz w:val="22"/>
          <w:szCs w:val="22"/>
        </w:rPr>
        <w:t xml:space="preserve">- </w:t>
      </w:r>
      <w:r w:rsidRPr="00CC7D3E">
        <w:rPr>
          <w:rFonts w:ascii="Arial" w:hAnsi="Arial" w:cs="Arial"/>
        </w:rPr>
        <w:t xml:space="preserve">Bu dizelerde “yaşam”, aşağıdakilerin hangisine   </w:t>
      </w:r>
    </w:p>
    <w:p w:rsidR="00821FFF" w:rsidRPr="00CC7D3E" w:rsidRDefault="00821FFF" w:rsidP="00160FC5">
      <w:pPr>
        <w:pStyle w:val="NormalIndent"/>
        <w:ind w:left="360"/>
        <w:rPr>
          <w:rFonts w:ascii="Arial" w:hAnsi="Arial" w:cs="Arial"/>
        </w:rPr>
      </w:pPr>
      <w:r w:rsidRPr="00CC7D3E">
        <w:rPr>
          <w:rFonts w:ascii="Arial" w:hAnsi="Arial" w:cs="Arial"/>
        </w:rPr>
        <w:t xml:space="preserve"> </w:t>
      </w:r>
      <w:r w:rsidRPr="00CC7D3E">
        <w:rPr>
          <w:rFonts w:ascii="Arial" w:hAnsi="Arial" w:cs="Arial"/>
          <w:u w:val="single"/>
        </w:rPr>
        <w:t>benzetilmemiştir</w:t>
      </w:r>
      <w:r w:rsidRPr="00CC7D3E">
        <w:rPr>
          <w:rFonts w:ascii="Arial" w:hAnsi="Arial" w:cs="Arial"/>
        </w:rPr>
        <w:t>?</w:t>
      </w:r>
    </w:p>
    <w:p w:rsidR="00821FFF" w:rsidRPr="00CC7D3E" w:rsidRDefault="00821FFF" w:rsidP="00160FC5">
      <w:pPr>
        <w:pStyle w:val="NormalIndent"/>
        <w:rPr>
          <w:rFonts w:ascii="Arial" w:hAnsi="Arial" w:cs="Arial"/>
        </w:rPr>
      </w:pPr>
      <w:r w:rsidRPr="00CC7D3E">
        <w:rPr>
          <w:rFonts w:ascii="Arial" w:hAnsi="Arial" w:cs="Arial"/>
        </w:rPr>
        <w:t xml:space="preserve">  A) taşın dibinde açan gelinciğe </w:t>
      </w:r>
      <w:r>
        <w:rPr>
          <w:rFonts w:ascii="Arial" w:hAnsi="Arial" w:cs="Arial"/>
        </w:rPr>
        <w:t xml:space="preserve"> </w:t>
      </w:r>
      <w:r w:rsidRPr="00CC7D3E">
        <w:rPr>
          <w:rFonts w:ascii="Arial" w:hAnsi="Arial" w:cs="Arial"/>
        </w:rPr>
        <w:t xml:space="preserve">  B) kuş beslemeye</w:t>
      </w:r>
    </w:p>
    <w:p w:rsidR="00821FFF" w:rsidRDefault="00821FFF" w:rsidP="00160FC5">
      <w:pPr>
        <w:pStyle w:val="NormalIndent"/>
        <w:rPr>
          <w:rFonts w:ascii="Arial" w:hAnsi="Arial" w:cs="Arial"/>
        </w:rPr>
      </w:pPr>
      <w:r>
        <w:rPr>
          <w:rFonts w:ascii="Arial" w:hAnsi="Arial" w:cs="Arial"/>
        </w:rPr>
        <w:t xml:space="preserve">  </w:t>
      </w:r>
      <w:r w:rsidRPr="00CC7D3E">
        <w:rPr>
          <w:rFonts w:ascii="Arial" w:hAnsi="Arial" w:cs="Arial"/>
        </w:rPr>
        <w:t>C) bir acıyı yazmaya</w:t>
      </w:r>
      <w:r w:rsidRPr="00CC7D3E">
        <w:rPr>
          <w:rFonts w:ascii="Arial" w:hAnsi="Arial" w:cs="Arial"/>
        </w:rPr>
        <w:tab/>
      </w:r>
      <w:r w:rsidRPr="00CC7D3E">
        <w:rPr>
          <w:rFonts w:ascii="Arial" w:hAnsi="Arial" w:cs="Arial"/>
        </w:rPr>
        <w:tab/>
        <w:t xml:space="preserve">     D) düşe</w:t>
      </w:r>
    </w:p>
    <w:p w:rsidR="00821FFF" w:rsidRDefault="00821FFF" w:rsidP="00160FC5">
      <w:pPr>
        <w:pStyle w:val="NormalIndent"/>
        <w:rPr>
          <w:rFonts w:ascii="Arial" w:hAnsi="Arial" w:cs="Arial"/>
        </w:rPr>
      </w:pPr>
    </w:p>
    <w:p w:rsidR="00821FFF" w:rsidRPr="00C0624E" w:rsidRDefault="00821FFF" w:rsidP="00160FC5">
      <w:pPr>
        <w:rPr>
          <w:rFonts w:ascii="Arial" w:hAnsi="Arial" w:cs="Arial"/>
          <w:b/>
          <w:bCs/>
          <w:sz w:val="20"/>
          <w:szCs w:val="20"/>
        </w:rPr>
      </w:pPr>
      <w:r w:rsidRPr="0007273C">
        <w:rPr>
          <w:rFonts w:ascii="Arial" w:hAnsi="Arial" w:cs="Arial"/>
          <w:b/>
          <w:bCs/>
          <w:sz w:val="20"/>
          <w:szCs w:val="20"/>
        </w:rPr>
        <w:t>15</w:t>
      </w:r>
      <w:r w:rsidRPr="00C0624E">
        <w:rPr>
          <w:rFonts w:ascii="Arial" w:hAnsi="Arial" w:cs="Arial"/>
          <w:sz w:val="20"/>
          <w:szCs w:val="20"/>
        </w:rPr>
        <w:t>-</w:t>
      </w:r>
      <w:r w:rsidRPr="00C0624E">
        <w:rPr>
          <w:rFonts w:ascii="Arial" w:hAnsi="Arial" w:cs="Arial"/>
          <w:b/>
          <w:bCs/>
          <w:sz w:val="20"/>
          <w:szCs w:val="20"/>
        </w:rPr>
        <w:t xml:space="preserve"> Aşağıdaki cümlelerin hangisinin yüklemi </w:t>
      </w:r>
      <w:r w:rsidRPr="00C0624E">
        <w:rPr>
          <w:rFonts w:ascii="Arial" w:hAnsi="Arial" w:cs="Arial"/>
          <w:b/>
          <w:bCs/>
          <w:sz w:val="20"/>
          <w:szCs w:val="20"/>
          <w:u w:val="single"/>
        </w:rPr>
        <w:t>oluş bildiren bir eylem değildir</w:t>
      </w:r>
      <w:r w:rsidRPr="00C0624E">
        <w:rPr>
          <w:rFonts w:ascii="Arial" w:hAnsi="Arial" w:cs="Arial"/>
          <w:b/>
          <w:bCs/>
          <w:sz w:val="20"/>
          <w:szCs w:val="20"/>
        </w:rPr>
        <w:t>?</w:t>
      </w:r>
    </w:p>
    <w:p w:rsidR="00821FFF" w:rsidRPr="00C0624E" w:rsidRDefault="00821FFF" w:rsidP="00160FC5">
      <w:pPr>
        <w:rPr>
          <w:rFonts w:ascii="Arial" w:hAnsi="Arial" w:cs="Arial"/>
          <w:sz w:val="20"/>
          <w:szCs w:val="20"/>
        </w:rPr>
      </w:pPr>
      <w:r w:rsidRPr="00C0624E">
        <w:rPr>
          <w:rFonts w:ascii="Arial" w:hAnsi="Arial" w:cs="Arial"/>
          <w:sz w:val="20"/>
          <w:szCs w:val="20"/>
        </w:rPr>
        <w:t>A- Bahar gelince her taraf yeşillenecek.</w:t>
      </w:r>
    </w:p>
    <w:p w:rsidR="00821FFF" w:rsidRPr="00C0624E" w:rsidRDefault="00821FFF" w:rsidP="00160FC5">
      <w:pPr>
        <w:rPr>
          <w:rFonts w:ascii="Arial" w:hAnsi="Arial" w:cs="Arial"/>
          <w:sz w:val="20"/>
          <w:szCs w:val="20"/>
        </w:rPr>
      </w:pPr>
      <w:r w:rsidRPr="00C0624E">
        <w:rPr>
          <w:rFonts w:ascii="Arial" w:hAnsi="Arial" w:cs="Arial"/>
          <w:sz w:val="20"/>
          <w:szCs w:val="20"/>
        </w:rPr>
        <w:t>B- Küçük kız üç yıl içinde büyüdü.</w:t>
      </w:r>
    </w:p>
    <w:p w:rsidR="00821FFF" w:rsidRPr="00C0624E" w:rsidRDefault="00821FFF" w:rsidP="00160FC5">
      <w:pPr>
        <w:rPr>
          <w:rFonts w:ascii="Arial" w:hAnsi="Arial" w:cs="Arial"/>
          <w:sz w:val="20"/>
          <w:szCs w:val="20"/>
        </w:rPr>
      </w:pPr>
      <w:r w:rsidRPr="00C0624E">
        <w:rPr>
          <w:rFonts w:ascii="Arial" w:hAnsi="Arial" w:cs="Arial"/>
          <w:sz w:val="20"/>
          <w:szCs w:val="20"/>
        </w:rPr>
        <w:t>C- Kardeşim odasının duvarını sarıya boyadı.</w:t>
      </w:r>
    </w:p>
    <w:p w:rsidR="00821FFF" w:rsidRPr="00C0624E" w:rsidRDefault="00821FFF" w:rsidP="00160FC5">
      <w:pPr>
        <w:rPr>
          <w:rFonts w:ascii="Arial" w:hAnsi="Arial" w:cs="Arial"/>
          <w:sz w:val="20"/>
          <w:szCs w:val="20"/>
        </w:rPr>
      </w:pPr>
      <w:r w:rsidRPr="00C0624E">
        <w:rPr>
          <w:rFonts w:ascii="Arial" w:hAnsi="Arial" w:cs="Arial"/>
          <w:sz w:val="20"/>
          <w:szCs w:val="20"/>
        </w:rPr>
        <w:t>D- Yerde çilekler, dalda kirazlar kızarır.</w:t>
      </w:r>
    </w:p>
    <w:p w:rsidR="00821FFF" w:rsidRDefault="00821FFF" w:rsidP="00160FC5">
      <w:pPr>
        <w:pStyle w:val="NormalIndent"/>
        <w:rPr>
          <w:rFonts w:ascii="Arial" w:hAnsi="Arial" w:cs="Arial"/>
        </w:rPr>
      </w:pPr>
    </w:p>
    <w:p w:rsidR="00821FFF" w:rsidRPr="005874FF" w:rsidRDefault="00821FFF" w:rsidP="00160FC5">
      <w:pPr>
        <w:rPr>
          <w:rFonts w:ascii="Arial" w:hAnsi="Arial" w:cs="Arial"/>
          <w:sz w:val="20"/>
          <w:szCs w:val="20"/>
        </w:rPr>
      </w:pPr>
      <w:r>
        <w:rPr>
          <w:rFonts w:ascii="Arial" w:hAnsi="Arial" w:cs="Arial"/>
          <w:b/>
          <w:bCs/>
          <w:sz w:val="20"/>
          <w:szCs w:val="20"/>
        </w:rPr>
        <w:t>16</w:t>
      </w:r>
      <w:r w:rsidRPr="005874FF">
        <w:rPr>
          <w:rFonts w:ascii="Arial" w:hAnsi="Arial" w:cs="Arial"/>
          <w:sz w:val="20"/>
          <w:szCs w:val="20"/>
        </w:rPr>
        <w:t>-“Kazanmak” kelimesi hangi cümlede “</w:t>
      </w:r>
      <w:r w:rsidRPr="005874FF">
        <w:rPr>
          <w:rFonts w:ascii="Arial" w:hAnsi="Arial" w:cs="Arial"/>
          <w:b/>
          <w:bCs/>
          <w:sz w:val="20"/>
          <w:szCs w:val="20"/>
        </w:rPr>
        <w:t>kendinden</w:t>
      </w:r>
      <w:r>
        <w:rPr>
          <w:rFonts w:ascii="Arial" w:hAnsi="Arial" w:cs="Arial"/>
          <w:b/>
          <w:bCs/>
          <w:sz w:val="20"/>
          <w:szCs w:val="20"/>
        </w:rPr>
        <w:t xml:space="preserve"> </w:t>
      </w:r>
      <w:r w:rsidRPr="005874FF">
        <w:rPr>
          <w:rFonts w:ascii="Arial" w:hAnsi="Arial" w:cs="Arial"/>
          <w:b/>
          <w:bCs/>
          <w:sz w:val="20"/>
          <w:szCs w:val="20"/>
        </w:rPr>
        <w:t>yana çekmek</w:t>
      </w:r>
      <w:r w:rsidRPr="005874FF">
        <w:rPr>
          <w:rFonts w:ascii="Arial" w:hAnsi="Arial" w:cs="Arial"/>
          <w:sz w:val="20"/>
          <w:szCs w:val="20"/>
        </w:rPr>
        <w:t>” anlamında kullanılmıştır?</w:t>
      </w:r>
    </w:p>
    <w:p w:rsidR="00821FFF" w:rsidRPr="005874FF" w:rsidRDefault="00821FFF" w:rsidP="00160FC5">
      <w:pPr>
        <w:rPr>
          <w:rFonts w:ascii="Arial" w:hAnsi="Arial" w:cs="Arial"/>
          <w:sz w:val="20"/>
          <w:szCs w:val="20"/>
        </w:rPr>
      </w:pPr>
      <w:r w:rsidRPr="005874FF">
        <w:rPr>
          <w:rFonts w:ascii="Arial" w:hAnsi="Arial" w:cs="Arial"/>
          <w:sz w:val="20"/>
          <w:szCs w:val="20"/>
        </w:rPr>
        <w:t>A) Son maçı kazanırsa şampiyon olacak.</w:t>
      </w:r>
    </w:p>
    <w:p w:rsidR="00821FFF" w:rsidRPr="005874FF" w:rsidRDefault="00821FFF" w:rsidP="00160FC5">
      <w:pPr>
        <w:rPr>
          <w:rFonts w:ascii="Arial" w:hAnsi="Arial" w:cs="Arial"/>
          <w:sz w:val="20"/>
          <w:szCs w:val="20"/>
        </w:rPr>
      </w:pPr>
      <w:r w:rsidRPr="005874FF">
        <w:rPr>
          <w:rFonts w:ascii="Arial" w:hAnsi="Arial" w:cs="Arial"/>
          <w:sz w:val="20"/>
          <w:szCs w:val="20"/>
        </w:rPr>
        <w:t>B) Tatlı diliyle bütün öğrencileri kazandı.</w:t>
      </w:r>
    </w:p>
    <w:p w:rsidR="00821FFF" w:rsidRPr="005874FF" w:rsidRDefault="00821FFF" w:rsidP="00160FC5">
      <w:pPr>
        <w:rPr>
          <w:rFonts w:ascii="Arial" w:hAnsi="Arial" w:cs="Arial"/>
          <w:sz w:val="20"/>
          <w:szCs w:val="20"/>
        </w:rPr>
      </w:pPr>
      <w:r w:rsidRPr="005874FF">
        <w:rPr>
          <w:rFonts w:ascii="Arial" w:hAnsi="Arial" w:cs="Arial"/>
          <w:sz w:val="20"/>
          <w:szCs w:val="20"/>
        </w:rPr>
        <w:t>C) Azimle çalıştı ve istediği okulu kazandı.</w:t>
      </w:r>
    </w:p>
    <w:p w:rsidR="00821FFF" w:rsidRDefault="00821FFF" w:rsidP="00160FC5">
      <w:pPr>
        <w:rPr>
          <w:rFonts w:ascii="Arial" w:hAnsi="Arial" w:cs="Arial"/>
          <w:sz w:val="20"/>
          <w:szCs w:val="20"/>
        </w:rPr>
      </w:pPr>
      <w:r w:rsidRPr="005874FF">
        <w:rPr>
          <w:rFonts w:ascii="Arial" w:hAnsi="Arial" w:cs="Arial"/>
          <w:sz w:val="20"/>
          <w:szCs w:val="20"/>
        </w:rPr>
        <w:t>D) Büyük ikramiyeyi kazanınca zengin oldu.</w:t>
      </w:r>
    </w:p>
    <w:p w:rsidR="00821FFF" w:rsidRDefault="00821FFF" w:rsidP="00160FC5">
      <w:pPr>
        <w:rPr>
          <w:rFonts w:ascii="Arial" w:hAnsi="Arial" w:cs="Arial"/>
          <w:b/>
          <w:bCs/>
          <w:sz w:val="20"/>
          <w:szCs w:val="20"/>
        </w:rPr>
      </w:pPr>
    </w:p>
    <w:p w:rsidR="00821FFF" w:rsidRPr="005874FF" w:rsidRDefault="00821FFF" w:rsidP="00261749">
      <w:pPr>
        <w:rPr>
          <w:rFonts w:ascii="Arial" w:hAnsi="Arial" w:cs="Arial"/>
          <w:sz w:val="20"/>
          <w:szCs w:val="20"/>
        </w:rPr>
      </w:pPr>
      <w:r>
        <w:rPr>
          <w:rFonts w:ascii="Arial" w:hAnsi="Arial" w:cs="Arial"/>
          <w:b/>
          <w:bCs/>
          <w:color w:val="002060"/>
          <w:sz w:val="20"/>
          <w:szCs w:val="20"/>
        </w:rPr>
        <w:t>17</w:t>
      </w:r>
      <w:r w:rsidRPr="00784786">
        <w:rPr>
          <w:rFonts w:ascii="Arial" w:hAnsi="Arial" w:cs="Arial"/>
          <w:color w:val="002060"/>
          <w:sz w:val="20"/>
          <w:szCs w:val="20"/>
        </w:rPr>
        <w:t>-</w:t>
      </w:r>
      <w:r w:rsidRPr="005874FF">
        <w:rPr>
          <w:rFonts w:ascii="Arial" w:hAnsi="Arial" w:cs="Arial"/>
          <w:sz w:val="20"/>
          <w:szCs w:val="20"/>
        </w:rPr>
        <w:t>“Gelebilir” fiilinin olumsuz şekli aşağıdakilerden</w:t>
      </w:r>
    </w:p>
    <w:p w:rsidR="00821FFF" w:rsidRPr="005874FF" w:rsidRDefault="00821FFF" w:rsidP="00261749">
      <w:pPr>
        <w:rPr>
          <w:rFonts w:ascii="Arial" w:hAnsi="Arial" w:cs="Arial"/>
          <w:sz w:val="20"/>
          <w:szCs w:val="20"/>
        </w:rPr>
      </w:pPr>
      <w:r w:rsidRPr="005874FF">
        <w:rPr>
          <w:rFonts w:ascii="Arial" w:hAnsi="Arial" w:cs="Arial"/>
          <w:sz w:val="20"/>
          <w:szCs w:val="20"/>
        </w:rPr>
        <w:t>hangisidir?</w:t>
      </w:r>
    </w:p>
    <w:p w:rsidR="00821FFF" w:rsidRPr="005874FF" w:rsidRDefault="00821FFF" w:rsidP="00261749">
      <w:pPr>
        <w:rPr>
          <w:rFonts w:ascii="Arial" w:hAnsi="Arial" w:cs="Arial"/>
          <w:sz w:val="20"/>
          <w:szCs w:val="20"/>
        </w:rPr>
      </w:pPr>
      <w:r w:rsidRPr="005874FF">
        <w:rPr>
          <w:rFonts w:ascii="Arial" w:hAnsi="Arial" w:cs="Arial"/>
          <w:sz w:val="20"/>
          <w:szCs w:val="20"/>
        </w:rPr>
        <w:t xml:space="preserve">A) Gelemedi </w:t>
      </w:r>
      <w:r w:rsidRPr="005874FF">
        <w:rPr>
          <w:rFonts w:ascii="Arial" w:hAnsi="Arial" w:cs="Arial"/>
          <w:sz w:val="20"/>
          <w:szCs w:val="20"/>
        </w:rPr>
        <w:tab/>
      </w:r>
      <w:r w:rsidRPr="005874FF">
        <w:rPr>
          <w:rFonts w:ascii="Arial" w:hAnsi="Arial" w:cs="Arial"/>
          <w:sz w:val="20"/>
          <w:szCs w:val="20"/>
        </w:rPr>
        <w:tab/>
        <w:t>B) Gelemez</w:t>
      </w:r>
    </w:p>
    <w:p w:rsidR="00821FFF" w:rsidRPr="005874FF" w:rsidRDefault="00821FFF" w:rsidP="00261749">
      <w:pPr>
        <w:rPr>
          <w:rFonts w:ascii="Arial" w:hAnsi="Arial" w:cs="Arial"/>
          <w:sz w:val="20"/>
          <w:szCs w:val="20"/>
        </w:rPr>
      </w:pPr>
      <w:r w:rsidRPr="005874FF">
        <w:rPr>
          <w:rFonts w:ascii="Arial" w:hAnsi="Arial" w:cs="Arial"/>
          <w:sz w:val="20"/>
          <w:szCs w:val="20"/>
        </w:rPr>
        <w:t xml:space="preserve">C) Gelmez </w:t>
      </w:r>
      <w:r w:rsidRPr="005874FF">
        <w:rPr>
          <w:rFonts w:ascii="Arial" w:hAnsi="Arial" w:cs="Arial"/>
          <w:sz w:val="20"/>
          <w:szCs w:val="20"/>
        </w:rPr>
        <w:tab/>
      </w:r>
      <w:r w:rsidRPr="005874FF">
        <w:rPr>
          <w:rFonts w:ascii="Arial" w:hAnsi="Arial" w:cs="Arial"/>
          <w:sz w:val="20"/>
          <w:szCs w:val="20"/>
        </w:rPr>
        <w:tab/>
        <w:t>D) Gelmeyebilirler</w:t>
      </w:r>
    </w:p>
    <w:p w:rsidR="00821FFF" w:rsidRDefault="00821FFF" w:rsidP="00160FC5">
      <w:pPr>
        <w:rPr>
          <w:rFonts w:ascii="Arial" w:hAnsi="Arial" w:cs="Arial"/>
          <w:b/>
          <w:bCs/>
          <w:sz w:val="20"/>
          <w:szCs w:val="20"/>
        </w:rPr>
      </w:pPr>
    </w:p>
    <w:p w:rsidR="00821FFF" w:rsidRDefault="00821FFF" w:rsidP="00160FC5">
      <w:pPr>
        <w:rPr>
          <w:rFonts w:ascii="Arial" w:hAnsi="Arial" w:cs="Arial"/>
          <w:sz w:val="20"/>
          <w:szCs w:val="20"/>
        </w:rPr>
      </w:pPr>
      <w:r w:rsidRPr="008E2E40">
        <w:rPr>
          <w:rFonts w:ascii="Arial" w:hAnsi="Arial" w:cs="Arial"/>
          <w:b/>
          <w:bCs/>
          <w:sz w:val="20"/>
          <w:szCs w:val="20"/>
        </w:rPr>
        <w:t>1</w:t>
      </w:r>
      <w:r>
        <w:rPr>
          <w:rFonts w:ascii="Arial" w:hAnsi="Arial" w:cs="Arial"/>
          <w:b/>
          <w:bCs/>
          <w:sz w:val="20"/>
          <w:szCs w:val="20"/>
        </w:rPr>
        <w:t>8</w:t>
      </w:r>
      <w:r w:rsidRPr="008E2E40">
        <w:rPr>
          <w:rFonts w:ascii="Arial" w:hAnsi="Arial" w:cs="Arial"/>
          <w:b/>
          <w:bCs/>
          <w:sz w:val="20"/>
          <w:szCs w:val="20"/>
        </w:rPr>
        <w:t>-</w:t>
      </w:r>
      <w:r w:rsidRPr="008E2E40">
        <w:rPr>
          <w:rFonts w:ascii="Arial" w:hAnsi="Arial" w:cs="Arial"/>
          <w:sz w:val="20"/>
          <w:szCs w:val="20"/>
        </w:rPr>
        <w:t xml:space="preserve"> Aşağıdaki hayvanların hangisinin konuşmasında anlam </w:t>
      </w:r>
      <w:r>
        <w:rPr>
          <w:rFonts w:ascii="Arial" w:hAnsi="Arial" w:cs="Arial"/>
          <w:sz w:val="20"/>
          <w:szCs w:val="20"/>
        </w:rPr>
        <w:t xml:space="preserve">   </w:t>
      </w:r>
    </w:p>
    <w:p w:rsidR="00821FFF" w:rsidRPr="008E2E40" w:rsidRDefault="00821FFF" w:rsidP="00160FC5">
      <w:pPr>
        <w:rPr>
          <w:rFonts w:ascii="Arial" w:hAnsi="Arial" w:cs="Arial"/>
          <w:sz w:val="20"/>
          <w:szCs w:val="20"/>
        </w:rPr>
      </w:pPr>
      <w:r>
        <w:rPr>
          <w:noProof/>
        </w:rPr>
        <w:pict>
          <v:shape id="_x0000_s1030" type="#_x0000_t63" style="position:absolute;margin-left:164.45pt;margin-top:6.95pt;width:118.85pt;height:45pt;z-index:251655168" adj="-2735,20448">
            <v:textbox style="mso-next-textbox:#_x0000_s1030">
              <w:txbxContent>
                <w:p w:rsidR="00821FFF" w:rsidRPr="00CE67FC" w:rsidRDefault="00821FFF" w:rsidP="00160FC5">
                  <w:pPr>
                    <w:rPr>
                      <w:rFonts w:ascii="Arial" w:hAnsi="Arial" w:cs="Arial"/>
                      <w:b/>
                      <w:bCs/>
                      <w:sz w:val="18"/>
                      <w:szCs w:val="18"/>
                    </w:rPr>
                  </w:pPr>
                  <w:r w:rsidRPr="00CE67FC">
                    <w:rPr>
                      <w:rFonts w:ascii="Arial" w:hAnsi="Arial" w:cs="Arial"/>
                      <w:b/>
                      <w:bCs/>
                      <w:sz w:val="18"/>
                      <w:szCs w:val="18"/>
                    </w:rPr>
                    <w:t>Dün yiyecek bir şey bulamadım.</w:t>
                  </w:r>
                </w:p>
              </w:txbxContent>
            </v:textbox>
          </v:shape>
        </w:pict>
      </w:r>
      <w:r>
        <w:rPr>
          <w:rFonts w:ascii="Arial" w:hAnsi="Arial" w:cs="Arial"/>
          <w:sz w:val="20"/>
          <w:szCs w:val="20"/>
        </w:rPr>
        <w:t xml:space="preserve">      </w:t>
      </w:r>
      <w:r w:rsidRPr="008E2E40">
        <w:rPr>
          <w:rFonts w:ascii="Arial" w:hAnsi="Arial" w:cs="Arial"/>
          <w:sz w:val="20"/>
          <w:szCs w:val="20"/>
        </w:rPr>
        <w:t xml:space="preserve">(zaman) kayması </w:t>
      </w:r>
      <w:r w:rsidRPr="008E2E40">
        <w:rPr>
          <w:rFonts w:ascii="Arial" w:hAnsi="Arial" w:cs="Arial"/>
          <w:b/>
          <w:bCs/>
          <w:sz w:val="20"/>
          <w:szCs w:val="20"/>
          <w:u w:val="single"/>
        </w:rPr>
        <w:t>yoktur?</w:t>
      </w:r>
    </w:p>
    <w:p w:rsidR="00821FFF" w:rsidRPr="008E2E40" w:rsidRDefault="00821FFF" w:rsidP="00160FC5">
      <w:pPr>
        <w:rPr>
          <w:rFonts w:ascii="Arial" w:hAnsi="Arial" w:cs="Arial"/>
          <w:color w:val="FFFFFF"/>
          <w:sz w:val="20"/>
          <w:szCs w:val="20"/>
        </w:rPr>
      </w:pPr>
      <w:r>
        <w:rPr>
          <w:rFonts w:ascii="Arial" w:hAnsi="Arial" w:cs="Arial"/>
          <w:sz w:val="20"/>
          <w:szCs w:val="20"/>
        </w:rPr>
        <w:t xml:space="preserve">       A</w:t>
      </w:r>
      <w:r w:rsidRPr="008E2E40">
        <w:rPr>
          <w:rFonts w:ascii="Arial" w:hAnsi="Arial" w:cs="Arial"/>
          <w:sz w:val="20"/>
          <w:szCs w:val="20"/>
        </w:rPr>
        <w:t xml:space="preserve">) Tavşan     </w:t>
      </w:r>
      <w:r>
        <w:rPr>
          <w:rFonts w:ascii="Arial" w:hAnsi="Arial" w:cs="Arial"/>
          <w:sz w:val="20"/>
          <w:szCs w:val="20"/>
        </w:rPr>
        <w:t xml:space="preserve">       </w:t>
      </w:r>
      <w:r w:rsidRPr="008E2E40">
        <w:rPr>
          <w:rFonts w:ascii="Arial" w:hAnsi="Arial" w:cs="Arial"/>
          <w:sz w:val="20"/>
          <w:szCs w:val="20"/>
        </w:rPr>
        <w:t xml:space="preserve"> B) Ayıcık    </w:t>
      </w:r>
    </w:p>
    <w:p w:rsidR="00821FFF" w:rsidRPr="005874FF" w:rsidRDefault="00821FFF" w:rsidP="00160FC5">
      <w:pPr>
        <w:rPr>
          <w:rFonts w:ascii="Arial" w:hAnsi="Arial" w:cs="Arial"/>
          <w:sz w:val="20"/>
          <w:szCs w:val="20"/>
        </w:rPr>
      </w:pPr>
      <w:r>
        <w:rPr>
          <w:noProof/>
        </w:rPr>
        <w:pict>
          <v:shape id="_x0000_s1031" type="#_x0000_t63" style="position:absolute;margin-left:-36pt;margin-top:10pt;width:162pt;height:45pt;z-index:251662336" adj="16660,25032">
            <v:textbox style="mso-next-textbox:#_x0000_s1031">
              <w:txbxContent>
                <w:p w:rsidR="00821FFF" w:rsidRPr="00A01755" w:rsidRDefault="00821FFF" w:rsidP="0007273C">
                  <w:pPr>
                    <w:rPr>
                      <w:rFonts w:ascii="Arial" w:hAnsi="Arial" w:cs="Arial"/>
                      <w:b/>
                      <w:bCs/>
                      <w:sz w:val="18"/>
                      <w:szCs w:val="18"/>
                    </w:rPr>
                  </w:pPr>
                  <w:r w:rsidRPr="00A01755">
                    <w:rPr>
                      <w:rFonts w:ascii="Arial" w:hAnsi="Arial" w:cs="Arial"/>
                      <w:b/>
                      <w:bCs/>
                      <w:sz w:val="18"/>
                      <w:szCs w:val="18"/>
                    </w:rPr>
                    <w:t>Her zaman bal yemeyi seviyorum.</w:t>
                  </w:r>
                </w:p>
              </w:txbxContent>
            </v:textbox>
          </v:shape>
        </w:pict>
      </w:r>
      <w:r>
        <w:rPr>
          <w:rFonts w:ascii="Arial" w:hAnsi="Arial" w:cs="Arial"/>
          <w:sz w:val="20"/>
          <w:szCs w:val="20"/>
        </w:rPr>
        <w:t xml:space="preserve">       </w:t>
      </w:r>
      <w:r w:rsidRPr="008E2E40">
        <w:rPr>
          <w:rFonts w:ascii="Arial" w:hAnsi="Arial" w:cs="Arial"/>
          <w:sz w:val="20"/>
          <w:szCs w:val="20"/>
        </w:rPr>
        <w:t xml:space="preserve">C) Eşek         </w:t>
      </w:r>
      <w:r>
        <w:rPr>
          <w:rFonts w:ascii="Arial" w:hAnsi="Arial" w:cs="Arial"/>
          <w:sz w:val="20"/>
          <w:szCs w:val="20"/>
        </w:rPr>
        <w:t xml:space="preserve">       </w:t>
      </w:r>
      <w:r w:rsidRPr="008E2E40">
        <w:rPr>
          <w:rFonts w:ascii="Arial" w:hAnsi="Arial" w:cs="Arial"/>
          <w:sz w:val="20"/>
          <w:szCs w:val="20"/>
        </w:rPr>
        <w:t>D) Kaplan</w:t>
      </w:r>
      <w:r w:rsidRPr="005A31F9">
        <w:rPr>
          <w:rFonts w:ascii="Arial" w:hAnsi="Arial" w:cs="Arial"/>
          <w:sz w:val="22"/>
          <w:szCs w:val="22"/>
        </w:rPr>
        <w:t xml:space="preserve">        </w:t>
      </w:r>
    </w:p>
    <w:p w:rsidR="00821FFF" w:rsidRPr="00CC7D3E" w:rsidRDefault="00821FFF" w:rsidP="00160FC5">
      <w:pPr>
        <w:pStyle w:val="NormalIndent"/>
        <w:rPr>
          <w:rFonts w:ascii="Arial" w:hAnsi="Arial" w:cs="Arial"/>
        </w:rPr>
      </w:pPr>
    </w:p>
    <w:p w:rsidR="00821FFF" w:rsidRDefault="00821FFF" w:rsidP="00160FC5">
      <w:pPr>
        <w:rPr>
          <w:rFonts w:ascii="Arial" w:hAnsi="Arial" w:cs="Arial"/>
          <w:sz w:val="20"/>
          <w:szCs w:val="20"/>
        </w:rPr>
      </w:pPr>
      <w:r>
        <w:rPr>
          <w:noProof/>
        </w:rPr>
        <w:pict>
          <v:shape id="Resim 282" o:spid="_x0000_s1032" type="#_x0000_t75" style="position:absolute;margin-left:25.7pt;margin-top:2.2pt;width:172.9pt;height:106.1pt;z-index:251657216;visibility:visible">
            <v:imagedata r:id="rId7" o:title=""/>
            <w10:wrap type="square"/>
          </v:shape>
        </w:pict>
      </w: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r>
        <w:rPr>
          <w:noProof/>
        </w:rPr>
        <w:pict>
          <v:shape id="_x0000_s1033" type="#_x0000_t63" style="position:absolute;margin-left:-231.8pt;margin-top:8.1pt;width:84.05pt;height:53.35pt;z-index:251659264" adj="22962,6498">
            <v:textbox style="mso-next-textbox:#_x0000_s1033">
              <w:txbxContent>
                <w:p w:rsidR="00821FFF" w:rsidRPr="00A01755" w:rsidRDefault="00821FFF" w:rsidP="00160FC5">
                  <w:pPr>
                    <w:rPr>
                      <w:rFonts w:ascii="Arial" w:hAnsi="Arial" w:cs="Arial"/>
                      <w:b/>
                      <w:bCs/>
                      <w:sz w:val="18"/>
                      <w:szCs w:val="18"/>
                    </w:rPr>
                  </w:pPr>
                  <w:r w:rsidRPr="00A01755">
                    <w:rPr>
                      <w:rFonts w:ascii="Arial" w:hAnsi="Arial" w:cs="Arial"/>
                      <w:b/>
                      <w:bCs/>
                      <w:sz w:val="18"/>
                      <w:szCs w:val="18"/>
                    </w:rPr>
                    <w:t>Yarın diğer ormana</w:t>
                  </w:r>
                  <w:r w:rsidRPr="00A01755">
                    <w:rPr>
                      <w:b/>
                      <w:bCs/>
                      <w:sz w:val="18"/>
                      <w:szCs w:val="18"/>
                    </w:rPr>
                    <w:t xml:space="preserve"> </w:t>
                  </w:r>
                  <w:r w:rsidRPr="00A01755">
                    <w:rPr>
                      <w:rFonts w:ascii="Arial" w:hAnsi="Arial" w:cs="Arial"/>
                      <w:b/>
                      <w:bCs/>
                      <w:sz w:val="18"/>
                      <w:szCs w:val="18"/>
                    </w:rPr>
                    <w:t>gidiyorum.</w:t>
                  </w:r>
                </w:p>
              </w:txbxContent>
            </v:textbox>
          </v:shape>
        </w:pict>
      </w:r>
    </w:p>
    <w:p w:rsidR="00821FFF" w:rsidRDefault="00821FFF" w:rsidP="00160FC5">
      <w:pPr>
        <w:rPr>
          <w:rFonts w:ascii="Arial" w:hAnsi="Arial" w:cs="Arial"/>
          <w:sz w:val="20"/>
          <w:szCs w:val="20"/>
        </w:rPr>
      </w:pPr>
      <w:r>
        <w:rPr>
          <w:noProof/>
        </w:rPr>
        <w:pict>
          <v:shape id="_x0000_s1034" type="#_x0000_t63" style="position:absolute;margin-left:-.75pt;margin-top:2.1pt;width:108pt;height:55.85pt;z-index:251656192" adj="-3370,9862">
            <v:textbox style="mso-next-textbox:#_x0000_s1034">
              <w:txbxContent>
                <w:p w:rsidR="00821FFF" w:rsidRPr="00757400" w:rsidRDefault="00821FFF" w:rsidP="00160FC5">
                  <w:pPr>
                    <w:rPr>
                      <w:rFonts w:ascii="Arial" w:hAnsi="Arial" w:cs="Arial"/>
                      <w:b/>
                      <w:bCs/>
                      <w:sz w:val="18"/>
                      <w:szCs w:val="18"/>
                    </w:rPr>
                  </w:pPr>
                  <w:r w:rsidRPr="00757400">
                    <w:rPr>
                      <w:rFonts w:ascii="Arial" w:hAnsi="Arial" w:cs="Arial"/>
                      <w:b/>
                      <w:bCs/>
                      <w:sz w:val="18"/>
                      <w:szCs w:val="18"/>
                    </w:rPr>
                    <w:t>İki gün sonra odunları köye götür</w:t>
                  </w:r>
                  <w:r>
                    <w:rPr>
                      <w:rFonts w:ascii="Arial" w:hAnsi="Arial" w:cs="Arial"/>
                      <w:b/>
                      <w:bCs/>
                      <w:sz w:val="18"/>
                      <w:szCs w:val="18"/>
                    </w:rPr>
                    <w:t>üyorum.</w:t>
                  </w:r>
                </w:p>
                <w:p w:rsidR="00821FFF" w:rsidRDefault="00821FFF" w:rsidP="00160FC5"/>
              </w:txbxContent>
            </v:textbox>
          </v:shape>
        </w:pict>
      </w:r>
      <w:r>
        <w:rPr>
          <w:rFonts w:ascii="Arial" w:hAnsi="Arial" w:cs="Arial"/>
          <w:sz w:val="20"/>
          <w:szCs w:val="20"/>
        </w:rPr>
        <w:t xml:space="preserve">            </w:t>
      </w: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Pr="003E1590" w:rsidRDefault="00821FFF" w:rsidP="00160FC5">
      <w:pPr>
        <w:tabs>
          <w:tab w:val="num" w:pos="720"/>
        </w:tabs>
        <w:rPr>
          <w:rFonts w:ascii="Arial" w:hAnsi="Arial" w:cs="Arial"/>
          <w:b/>
          <w:bCs/>
          <w:sz w:val="20"/>
          <w:szCs w:val="20"/>
        </w:rPr>
      </w:pPr>
      <w:r w:rsidRPr="005874FF">
        <w:rPr>
          <w:rFonts w:ascii="Arial" w:hAnsi="Arial" w:cs="Arial"/>
          <w:b/>
          <w:bCs/>
          <w:sz w:val="20"/>
          <w:szCs w:val="20"/>
        </w:rPr>
        <w:t>1</w:t>
      </w:r>
      <w:r>
        <w:rPr>
          <w:rFonts w:ascii="Arial" w:hAnsi="Arial" w:cs="Arial"/>
          <w:b/>
          <w:bCs/>
          <w:sz w:val="20"/>
          <w:szCs w:val="20"/>
        </w:rPr>
        <w:t>9</w:t>
      </w:r>
      <w:r w:rsidRPr="005874FF">
        <w:rPr>
          <w:rFonts w:ascii="Arial" w:hAnsi="Arial" w:cs="Arial"/>
          <w:b/>
          <w:bCs/>
          <w:sz w:val="20"/>
          <w:szCs w:val="20"/>
        </w:rPr>
        <w:t>-</w:t>
      </w:r>
    </w:p>
    <w:p w:rsidR="00821FFF" w:rsidRPr="00160FC5" w:rsidRDefault="00821FFF" w:rsidP="00160FC5">
      <w:pPr>
        <w:pStyle w:val="HTMLPreformatted"/>
        <w:tabs>
          <w:tab w:val="clear" w:pos="916"/>
          <w:tab w:val="left" w:pos="540"/>
        </w:tabs>
        <w:rPr>
          <w:rFonts w:ascii="Arial" w:hAnsi="Arial" w:cs="Arial"/>
        </w:rPr>
      </w:pPr>
      <w:r w:rsidRPr="00160FC5">
        <w:rPr>
          <w:rFonts w:ascii="Arial" w:hAnsi="Arial" w:cs="Arial"/>
        </w:rPr>
        <w:t xml:space="preserve">1.  Aşık Veysel’i Ahmet Kutsi  Tecer,  Sivas </w:t>
      </w:r>
      <w:r>
        <w:rPr>
          <w:rFonts w:ascii="Arial" w:hAnsi="Arial" w:cs="Arial"/>
        </w:rPr>
        <w:t xml:space="preserve">   </w:t>
      </w:r>
      <w:r w:rsidRPr="00160FC5">
        <w:rPr>
          <w:rFonts w:ascii="Arial" w:hAnsi="Arial" w:cs="Arial"/>
        </w:rPr>
        <w:t>Lisesinde öğretmenlik yaparken keşfetmiştir</w:t>
      </w:r>
    </w:p>
    <w:p w:rsidR="00821FFF" w:rsidRPr="00160FC5" w:rsidRDefault="00821FFF" w:rsidP="00160FC5">
      <w:pPr>
        <w:pStyle w:val="HTMLPreformatted"/>
        <w:tabs>
          <w:tab w:val="clear" w:pos="916"/>
          <w:tab w:val="left" w:pos="540"/>
        </w:tabs>
        <w:rPr>
          <w:rFonts w:ascii="Arial" w:hAnsi="Arial" w:cs="Arial"/>
        </w:rPr>
      </w:pPr>
      <w:r w:rsidRPr="00160FC5">
        <w:rPr>
          <w:rFonts w:ascii="Arial" w:hAnsi="Arial" w:cs="Arial"/>
        </w:rPr>
        <w:t xml:space="preserve"> 2.  Aşık Veysel’in otuz beş tane didaktik şiiri vardır.   </w:t>
      </w:r>
    </w:p>
    <w:p w:rsidR="00821FFF" w:rsidRPr="00160FC5" w:rsidRDefault="00821FFF" w:rsidP="00160FC5">
      <w:pPr>
        <w:pStyle w:val="HTMLPreformatted"/>
        <w:tabs>
          <w:tab w:val="clear" w:pos="916"/>
          <w:tab w:val="left" w:pos="540"/>
        </w:tabs>
        <w:rPr>
          <w:rFonts w:ascii="Arial" w:hAnsi="Arial" w:cs="Arial"/>
        </w:rPr>
      </w:pPr>
      <w:r w:rsidRPr="00160FC5">
        <w:rPr>
          <w:rFonts w:ascii="Arial" w:hAnsi="Arial" w:cs="Arial"/>
        </w:rPr>
        <w:t xml:space="preserve"> 3. Aşık Veysel, Halk edebiyatında geniş yer tutan,  mistik duyguları anlatan güzel şiirler yazdı.                       </w:t>
      </w:r>
    </w:p>
    <w:p w:rsidR="00821FFF" w:rsidRPr="00160FC5" w:rsidRDefault="00821FFF" w:rsidP="00160FC5">
      <w:pPr>
        <w:pStyle w:val="HTMLPreformatted"/>
        <w:tabs>
          <w:tab w:val="clear" w:pos="916"/>
          <w:tab w:val="left" w:pos="540"/>
        </w:tabs>
        <w:rPr>
          <w:rFonts w:ascii="Arial" w:hAnsi="Arial" w:cs="Arial"/>
        </w:rPr>
      </w:pPr>
      <w:r w:rsidRPr="00160FC5">
        <w:rPr>
          <w:rFonts w:ascii="Arial" w:hAnsi="Arial" w:cs="Arial"/>
        </w:rPr>
        <w:t>4. Bu şiir de hece sayısı bakımından Kara Toprak şiirinin aynısıdır.</w:t>
      </w:r>
    </w:p>
    <w:p w:rsidR="00821FFF" w:rsidRPr="003E1590" w:rsidRDefault="00821FFF" w:rsidP="00160FC5">
      <w:pPr>
        <w:pStyle w:val="HTMLPreformatted"/>
        <w:tabs>
          <w:tab w:val="clear" w:pos="916"/>
          <w:tab w:val="left" w:pos="540"/>
        </w:tabs>
        <w:rPr>
          <w:rFonts w:ascii="Arial" w:hAnsi="Arial" w:cs="Arial"/>
          <w:sz w:val="22"/>
          <w:szCs w:val="22"/>
        </w:rPr>
      </w:pPr>
    </w:p>
    <w:p w:rsidR="00821FFF" w:rsidRPr="00160FC5" w:rsidRDefault="00821FFF" w:rsidP="00160FC5">
      <w:pPr>
        <w:pStyle w:val="HTMLPreformatted"/>
        <w:tabs>
          <w:tab w:val="clear" w:pos="916"/>
          <w:tab w:val="left" w:pos="540"/>
        </w:tabs>
        <w:rPr>
          <w:rFonts w:ascii="Arial" w:hAnsi="Arial" w:cs="Arial"/>
          <w:b/>
          <w:bCs/>
        </w:rPr>
      </w:pPr>
      <w:r w:rsidRPr="003E1590">
        <w:rPr>
          <w:rFonts w:ascii="Arial" w:hAnsi="Arial" w:cs="Arial"/>
          <w:sz w:val="22"/>
          <w:szCs w:val="22"/>
        </w:rPr>
        <w:tab/>
      </w:r>
      <w:r w:rsidRPr="00160FC5">
        <w:rPr>
          <w:rFonts w:ascii="Arial" w:hAnsi="Arial" w:cs="Arial"/>
          <w:b/>
          <w:bCs/>
        </w:rPr>
        <w:t xml:space="preserve">Yukarıdaki cümlelerden hangisinde   </w:t>
      </w:r>
      <w:r w:rsidRPr="00160FC5">
        <w:rPr>
          <w:rFonts w:ascii="Arial" w:hAnsi="Arial" w:cs="Arial"/>
          <w:b/>
          <w:bCs/>
          <w:u w:val="single"/>
        </w:rPr>
        <w:t>kişisel görüş</w:t>
      </w:r>
      <w:r w:rsidRPr="00160FC5">
        <w:rPr>
          <w:rFonts w:ascii="Arial" w:hAnsi="Arial" w:cs="Arial"/>
          <w:b/>
          <w:bCs/>
        </w:rPr>
        <w:t xml:space="preserve"> ifade edilmektedir?</w:t>
      </w:r>
    </w:p>
    <w:p w:rsidR="00821FFF" w:rsidRDefault="00821FFF" w:rsidP="00160FC5">
      <w:pPr>
        <w:pStyle w:val="HTMLPreformatted"/>
        <w:tabs>
          <w:tab w:val="clear" w:pos="916"/>
          <w:tab w:val="left" w:pos="540"/>
        </w:tabs>
        <w:rPr>
          <w:rFonts w:ascii="Arial" w:hAnsi="Arial" w:cs="Arial"/>
          <w:sz w:val="22"/>
          <w:szCs w:val="22"/>
        </w:rPr>
      </w:pPr>
      <w:r w:rsidRPr="003E1590">
        <w:rPr>
          <w:rFonts w:ascii="Arial" w:hAnsi="Arial" w:cs="Arial"/>
          <w:sz w:val="22"/>
          <w:szCs w:val="22"/>
        </w:rPr>
        <w:t xml:space="preserve">A) 1                B) 2             C)3          D)4 </w:t>
      </w:r>
    </w:p>
    <w:p w:rsidR="00821FFF" w:rsidRDefault="00821FFF" w:rsidP="00160FC5">
      <w:pPr>
        <w:pStyle w:val="HTMLPreformatted"/>
        <w:tabs>
          <w:tab w:val="clear" w:pos="916"/>
          <w:tab w:val="left" w:pos="540"/>
        </w:tabs>
        <w:rPr>
          <w:rFonts w:ascii="Arial" w:hAnsi="Arial" w:cs="Arial"/>
          <w:sz w:val="22"/>
          <w:szCs w:val="22"/>
        </w:rPr>
      </w:pPr>
    </w:p>
    <w:p w:rsidR="00821FFF" w:rsidRPr="00E70F95" w:rsidRDefault="00821FFF" w:rsidP="00160FC5">
      <w:pPr>
        <w:tabs>
          <w:tab w:val="num" w:pos="720"/>
        </w:tabs>
        <w:rPr>
          <w:rFonts w:ascii="Arial" w:hAnsi="Arial" w:cs="Arial"/>
          <w:b/>
          <w:bCs/>
          <w:sz w:val="20"/>
          <w:szCs w:val="20"/>
        </w:rPr>
      </w:pPr>
      <w:r>
        <w:rPr>
          <w:rFonts w:ascii="Arial" w:hAnsi="Arial" w:cs="Arial"/>
          <w:b/>
          <w:bCs/>
          <w:sz w:val="20"/>
          <w:szCs w:val="20"/>
        </w:rPr>
        <w:t>20-</w:t>
      </w:r>
      <w:r>
        <w:rPr>
          <w:rFonts w:ascii="Arial" w:hAnsi="Arial" w:cs="Arial"/>
          <w:sz w:val="20"/>
          <w:szCs w:val="20"/>
        </w:rPr>
        <w:t xml:space="preserve"> </w:t>
      </w:r>
      <w:r w:rsidRPr="00E70F95">
        <w:rPr>
          <w:rFonts w:ascii="Arial" w:hAnsi="Arial" w:cs="Arial"/>
          <w:sz w:val="20"/>
          <w:szCs w:val="20"/>
        </w:rPr>
        <w:t>Aşağıdaki cümlelerdeki bulunan fiillerin hangisi</w:t>
      </w:r>
      <w:r>
        <w:rPr>
          <w:rFonts w:ascii="Arial" w:hAnsi="Arial" w:cs="Arial"/>
          <w:b/>
          <w:bCs/>
          <w:sz w:val="20"/>
          <w:szCs w:val="20"/>
        </w:rPr>
        <w:t xml:space="preserve"> işin her zaman yapıldığından, bir alışkanlıktan </w:t>
      </w:r>
      <w:r>
        <w:rPr>
          <w:rFonts w:ascii="Arial" w:hAnsi="Arial" w:cs="Arial"/>
          <w:sz w:val="20"/>
          <w:szCs w:val="20"/>
        </w:rPr>
        <w:t>bahsetmektedi</w:t>
      </w:r>
      <w:r w:rsidRPr="00E70F95">
        <w:rPr>
          <w:rFonts w:ascii="Arial" w:hAnsi="Arial" w:cs="Arial"/>
          <w:sz w:val="20"/>
          <w:szCs w:val="20"/>
        </w:rPr>
        <w:t>r?</w:t>
      </w:r>
      <w:r w:rsidRPr="00E70F95">
        <w:rPr>
          <w:rFonts w:ascii="Arial" w:hAnsi="Arial" w:cs="Arial"/>
          <w:b/>
          <w:bCs/>
          <w:sz w:val="20"/>
          <w:szCs w:val="20"/>
        </w:rPr>
        <w:t xml:space="preserve"> </w:t>
      </w:r>
    </w:p>
    <w:p w:rsidR="00821FFF" w:rsidRPr="00E70F95" w:rsidRDefault="00821FFF" w:rsidP="00160FC5">
      <w:pPr>
        <w:tabs>
          <w:tab w:val="num" w:pos="720"/>
        </w:tabs>
        <w:rPr>
          <w:rFonts w:ascii="Arial" w:hAnsi="Arial" w:cs="Arial"/>
          <w:sz w:val="20"/>
          <w:szCs w:val="20"/>
        </w:rPr>
      </w:pPr>
      <w:r w:rsidRPr="00E70F95">
        <w:rPr>
          <w:rFonts w:ascii="Arial" w:hAnsi="Arial" w:cs="Arial"/>
          <w:sz w:val="20"/>
          <w:szCs w:val="20"/>
        </w:rPr>
        <w:t xml:space="preserve">      A) Evi güzelce temizlemiş </w:t>
      </w:r>
    </w:p>
    <w:p w:rsidR="00821FFF" w:rsidRPr="00E70F95" w:rsidRDefault="00821FFF" w:rsidP="00160FC5">
      <w:pPr>
        <w:tabs>
          <w:tab w:val="num" w:pos="720"/>
        </w:tabs>
        <w:rPr>
          <w:rFonts w:ascii="Arial" w:hAnsi="Arial" w:cs="Arial"/>
          <w:sz w:val="20"/>
          <w:szCs w:val="20"/>
        </w:rPr>
      </w:pPr>
      <w:r w:rsidRPr="00E70F95">
        <w:rPr>
          <w:rFonts w:ascii="Arial" w:hAnsi="Arial" w:cs="Arial"/>
          <w:sz w:val="20"/>
          <w:szCs w:val="20"/>
        </w:rPr>
        <w:t xml:space="preserve">      B) Odasında mışıl mışıl uyuyor. </w:t>
      </w:r>
    </w:p>
    <w:p w:rsidR="00821FFF" w:rsidRPr="00E70F95" w:rsidRDefault="00821FFF" w:rsidP="00160FC5">
      <w:pPr>
        <w:tabs>
          <w:tab w:val="num" w:pos="720"/>
        </w:tabs>
        <w:rPr>
          <w:rFonts w:ascii="Arial" w:hAnsi="Arial" w:cs="Arial"/>
          <w:sz w:val="20"/>
          <w:szCs w:val="20"/>
        </w:rPr>
      </w:pPr>
      <w:r w:rsidRPr="00E70F95">
        <w:rPr>
          <w:rFonts w:ascii="Arial" w:hAnsi="Arial" w:cs="Arial"/>
          <w:sz w:val="20"/>
          <w:szCs w:val="20"/>
        </w:rPr>
        <w:t xml:space="preserve">      C) Ben sürekli buraya gelirim. </w:t>
      </w:r>
    </w:p>
    <w:p w:rsidR="00821FFF" w:rsidRDefault="00821FFF" w:rsidP="00160FC5">
      <w:pPr>
        <w:tabs>
          <w:tab w:val="num" w:pos="720"/>
        </w:tabs>
        <w:rPr>
          <w:rFonts w:ascii="Arial" w:hAnsi="Arial" w:cs="Arial"/>
          <w:sz w:val="20"/>
          <w:szCs w:val="20"/>
        </w:rPr>
      </w:pPr>
      <w:r w:rsidRPr="00E70F95">
        <w:rPr>
          <w:rFonts w:ascii="Arial" w:hAnsi="Arial" w:cs="Arial"/>
          <w:sz w:val="20"/>
          <w:szCs w:val="20"/>
        </w:rPr>
        <w:t xml:space="preserve">      D) Bu sene bahar erken geldi. </w:t>
      </w:r>
    </w:p>
    <w:p w:rsidR="00821FFF" w:rsidRDefault="00821FFF" w:rsidP="00160FC5">
      <w:pPr>
        <w:tabs>
          <w:tab w:val="num" w:pos="720"/>
        </w:tabs>
        <w:rPr>
          <w:rFonts w:ascii="Arial" w:hAnsi="Arial" w:cs="Arial"/>
          <w:sz w:val="20"/>
          <w:szCs w:val="20"/>
        </w:rPr>
      </w:pPr>
    </w:p>
    <w:p w:rsidR="00821FFF" w:rsidRDefault="00821FFF" w:rsidP="00160FC5">
      <w:pPr>
        <w:tabs>
          <w:tab w:val="num" w:pos="720"/>
        </w:tabs>
        <w:rPr>
          <w:rFonts w:ascii="Arial" w:hAnsi="Arial" w:cs="Arial"/>
          <w:sz w:val="20"/>
          <w:szCs w:val="20"/>
        </w:rPr>
      </w:pPr>
    </w:p>
    <w:p w:rsidR="00821FFF" w:rsidRPr="00356BDD" w:rsidRDefault="00821FFF" w:rsidP="00160FC5">
      <w:pPr>
        <w:pStyle w:val="NormalWeb"/>
        <w:spacing w:before="0" w:beforeAutospacing="0" w:after="0" w:afterAutospacing="0"/>
        <w:rPr>
          <w:sz w:val="22"/>
          <w:szCs w:val="22"/>
        </w:rPr>
      </w:pPr>
      <w:r w:rsidRPr="00784786">
        <w:rPr>
          <w:rFonts w:ascii="Arial" w:hAnsi="Arial" w:cs="Arial"/>
          <w:b/>
          <w:bCs/>
          <w:sz w:val="20"/>
          <w:szCs w:val="20"/>
        </w:rPr>
        <w:t>2</w:t>
      </w:r>
      <w:r>
        <w:rPr>
          <w:rFonts w:ascii="Arial" w:hAnsi="Arial" w:cs="Arial"/>
          <w:b/>
          <w:bCs/>
          <w:sz w:val="20"/>
          <w:szCs w:val="20"/>
        </w:rPr>
        <w:t>1</w:t>
      </w:r>
      <w:r w:rsidRPr="005874FF">
        <w:rPr>
          <w:rFonts w:ascii="Arial" w:hAnsi="Arial" w:cs="Arial"/>
          <w:sz w:val="20"/>
          <w:szCs w:val="20"/>
        </w:rPr>
        <w:t>-</w:t>
      </w:r>
      <w:r>
        <w:rPr>
          <w:rFonts w:ascii="Arial" w:hAnsi="Arial" w:cs="Arial"/>
          <w:sz w:val="20"/>
          <w:szCs w:val="20"/>
        </w:rPr>
        <w:t xml:space="preserve"> </w:t>
      </w:r>
      <w:r w:rsidRPr="00356BDD">
        <w:rPr>
          <w:sz w:val="22"/>
          <w:szCs w:val="22"/>
        </w:rPr>
        <w:t>Cahillik üç türlüdür( ) Hiçbir şey bilmemek( ) gerekeni bilmemek ve bir sürü gereksiz şeyleri bilmek( )</w:t>
      </w:r>
    </w:p>
    <w:p w:rsidR="00821FFF" w:rsidRDefault="00821FFF" w:rsidP="00160FC5">
      <w:pPr>
        <w:pStyle w:val="NormalWeb"/>
        <w:spacing w:before="0" w:beforeAutospacing="0" w:after="0" w:afterAutospacing="0"/>
        <w:rPr>
          <w:rStyle w:val="Strong"/>
          <w:sz w:val="22"/>
          <w:szCs w:val="22"/>
        </w:rPr>
      </w:pPr>
      <w:r w:rsidRPr="00356BDD">
        <w:rPr>
          <w:rStyle w:val="Strong"/>
          <w:sz w:val="22"/>
          <w:szCs w:val="22"/>
        </w:rPr>
        <w:t>Yukarıdaki cümlede parantezlerle boş bırakılan yerlere sırasıyla aşağıdaki noktalama işaretlerinden hangileri getirilmelidir?</w:t>
      </w:r>
    </w:p>
    <w:p w:rsidR="00821FFF" w:rsidRDefault="00821FFF" w:rsidP="00160FC5">
      <w:pPr>
        <w:pStyle w:val="NormalWeb"/>
        <w:rPr>
          <w:rFonts w:ascii="Arial" w:hAnsi="Arial" w:cs="Arial"/>
          <w:sz w:val="22"/>
          <w:szCs w:val="22"/>
        </w:rPr>
      </w:pPr>
      <w:r w:rsidRPr="00160FC5">
        <w:rPr>
          <w:rStyle w:val="Strong"/>
          <w:rFonts w:ascii="Arial" w:hAnsi="Arial" w:cs="Arial"/>
          <w:b w:val="0"/>
          <w:bCs w:val="0"/>
          <w:sz w:val="22"/>
          <w:szCs w:val="22"/>
        </w:rPr>
        <w:t>A)</w:t>
      </w:r>
      <w:r w:rsidRPr="00784786">
        <w:rPr>
          <w:rFonts w:ascii="Arial" w:hAnsi="Arial" w:cs="Arial"/>
          <w:sz w:val="22"/>
          <w:szCs w:val="22"/>
        </w:rPr>
        <w:t xml:space="preserve"> (.) (,) (.)             </w:t>
      </w:r>
      <w:r w:rsidRPr="00160FC5">
        <w:rPr>
          <w:rStyle w:val="Strong"/>
          <w:rFonts w:ascii="Arial" w:hAnsi="Arial" w:cs="Arial"/>
          <w:b w:val="0"/>
          <w:bCs w:val="0"/>
          <w:sz w:val="22"/>
          <w:szCs w:val="22"/>
        </w:rPr>
        <w:t>B)</w:t>
      </w:r>
      <w:r w:rsidRPr="00784786">
        <w:rPr>
          <w:rFonts w:ascii="Arial" w:hAnsi="Arial" w:cs="Arial"/>
          <w:sz w:val="22"/>
          <w:szCs w:val="22"/>
        </w:rPr>
        <w:t xml:space="preserve"> (:) (,) (…)                           </w:t>
      </w:r>
      <w:r w:rsidRPr="00160FC5">
        <w:rPr>
          <w:rStyle w:val="Strong"/>
          <w:rFonts w:ascii="Arial" w:hAnsi="Arial" w:cs="Arial"/>
          <w:b w:val="0"/>
          <w:bCs w:val="0"/>
          <w:sz w:val="22"/>
          <w:szCs w:val="22"/>
        </w:rPr>
        <w:t>C)</w:t>
      </w:r>
      <w:r w:rsidRPr="00784786">
        <w:rPr>
          <w:rFonts w:ascii="Arial" w:hAnsi="Arial" w:cs="Arial"/>
          <w:sz w:val="22"/>
          <w:szCs w:val="22"/>
        </w:rPr>
        <w:t xml:space="preserve"> (:) (;) (.)             </w:t>
      </w:r>
      <w:r w:rsidRPr="00160FC5">
        <w:rPr>
          <w:rStyle w:val="Strong"/>
          <w:rFonts w:ascii="Arial" w:hAnsi="Arial" w:cs="Arial"/>
          <w:b w:val="0"/>
          <w:bCs w:val="0"/>
          <w:sz w:val="22"/>
          <w:szCs w:val="22"/>
        </w:rPr>
        <w:t>D)</w:t>
      </w:r>
      <w:r w:rsidRPr="00784786">
        <w:rPr>
          <w:rFonts w:ascii="Arial" w:hAnsi="Arial" w:cs="Arial"/>
          <w:sz w:val="22"/>
          <w:szCs w:val="22"/>
        </w:rPr>
        <w:t xml:space="preserve"> (:) (,) (.)</w:t>
      </w:r>
    </w:p>
    <w:p w:rsidR="00821FFF" w:rsidRDefault="00821FFF" w:rsidP="00160FC5">
      <w:pPr>
        <w:tabs>
          <w:tab w:val="num" w:pos="720"/>
        </w:tabs>
        <w:rPr>
          <w:rFonts w:ascii="Arial" w:hAnsi="Arial" w:cs="Arial"/>
          <w:sz w:val="20"/>
          <w:szCs w:val="20"/>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5" type="#_x0000_t61" style="position:absolute;margin-left:-4pt;margin-top:2.85pt;width:225pt;height:48.7pt;z-index:251660288" adj="6662,33043" fillcolor="#cff">
            <v:textbox style="mso-next-textbox:#_x0000_s1035">
              <w:txbxContent>
                <w:p w:rsidR="00821FFF" w:rsidRPr="008E2E40" w:rsidRDefault="00821FFF" w:rsidP="00160FC5">
                  <w:pPr>
                    <w:rPr>
                      <w:rFonts w:ascii="Segoe UI" w:hAnsi="Segoe UI" w:cs="Segoe UI"/>
                      <w:b/>
                      <w:bCs/>
                      <w:sz w:val="18"/>
                      <w:szCs w:val="18"/>
                    </w:rPr>
                  </w:pPr>
                  <w:r w:rsidRPr="008E2E40">
                    <w:rPr>
                      <w:rFonts w:ascii="Segoe UI" w:hAnsi="Segoe UI" w:cs="Segoe UI"/>
                      <w:b/>
                      <w:bCs/>
                      <w:sz w:val="18"/>
                      <w:szCs w:val="18"/>
                    </w:rPr>
                    <w:t>Kütüphanecilik Kulübü öğrencileri olarak okul kütüphanemizi zenginleştirmek için kitap toplama kampanyası</w:t>
                  </w:r>
                  <w:r w:rsidRPr="008E2E40">
                    <w:rPr>
                      <w:rFonts w:ascii="Segoe UI" w:hAnsi="Segoe UI" w:cs="Segoe UI"/>
                      <w:b/>
                      <w:bCs/>
                      <w:sz w:val="20"/>
                      <w:szCs w:val="20"/>
                    </w:rPr>
                    <w:t xml:space="preserve"> </w:t>
                  </w:r>
                  <w:r w:rsidRPr="008E2E40">
                    <w:rPr>
                      <w:rFonts w:ascii="Segoe UI" w:hAnsi="Segoe UI" w:cs="Segoe UI"/>
                      <w:b/>
                      <w:bCs/>
                      <w:sz w:val="18"/>
                      <w:szCs w:val="18"/>
                    </w:rPr>
                    <w:t>düzenleyeceğiz.</w:t>
                  </w:r>
                </w:p>
              </w:txbxContent>
            </v:textbox>
          </v:shape>
        </w:pict>
      </w:r>
    </w:p>
    <w:p w:rsidR="00821FFF" w:rsidRDefault="00821FFF" w:rsidP="00160FC5">
      <w:pPr>
        <w:tabs>
          <w:tab w:val="num" w:pos="720"/>
        </w:tabs>
        <w:rPr>
          <w:rFonts w:ascii="Arial" w:hAnsi="Arial" w:cs="Arial"/>
          <w:sz w:val="20"/>
          <w:szCs w:val="20"/>
        </w:rPr>
      </w:pPr>
    </w:p>
    <w:p w:rsidR="00821FFF" w:rsidRDefault="00821FFF" w:rsidP="00160FC5">
      <w:pPr>
        <w:tabs>
          <w:tab w:val="num" w:pos="720"/>
        </w:tabs>
        <w:rPr>
          <w:rFonts w:ascii="Arial" w:hAnsi="Arial" w:cs="Arial"/>
          <w:sz w:val="20"/>
          <w:szCs w:val="20"/>
        </w:rPr>
      </w:pPr>
    </w:p>
    <w:p w:rsidR="00821FFF" w:rsidRDefault="00821FFF" w:rsidP="00160FC5">
      <w:pPr>
        <w:tabs>
          <w:tab w:val="num" w:pos="720"/>
        </w:tabs>
        <w:rPr>
          <w:rFonts w:ascii="Arial" w:hAnsi="Arial" w:cs="Arial"/>
          <w:sz w:val="20"/>
          <w:szCs w:val="20"/>
        </w:rPr>
      </w:pPr>
    </w:p>
    <w:p w:rsidR="00821FFF" w:rsidRDefault="00821FFF" w:rsidP="00160FC5">
      <w:pPr>
        <w:tabs>
          <w:tab w:val="num" w:pos="720"/>
        </w:tabs>
        <w:rPr>
          <w:rFonts w:ascii="Arial" w:hAnsi="Arial" w:cs="Arial"/>
          <w:sz w:val="20"/>
          <w:szCs w:val="20"/>
        </w:rPr>
      </w:pPr>
    </w:p>
    <w:p w:rsidR="00821FFF" w:rsidRDefault="00821FFF" w:rsidP="00160FC5">
      <w:pPr>
        <w:tabs>
          <w:tab w:val="num" w:pos="720"/>
        </w:tabs>
        <w:rPr>
          <w:rFonts w:ascii="Arial" w:hAnsi="Arial" w:cs="Arial"/>
          <w:sz w:val="20"/>
          <w:szCs w:val="20"/>
        </w:rPr>
      </w:pPr>
      <w:r>
        <w:rPr>
          <w:noProof/>
        </w:rPr>
        <w:pict>
          <v:shape id="Resim 3" o:spid="_x0000_s1036" type="#_x0000_t75" alt="imagesCA2QI5DG" style="position:absolute;margin-left:13.9pt;margin-top:8.65pt;width:168.55pt;height:81.3pt;z-index:-251653120;visibility:visible">
            <v:imagedata r:id="rId8" o:title=""/>
          </v:shape>
        </w:pict>
      </w:r>
    </w:p>
    <w:p w:rsidR="00821FFF" w:rsidRPr="003E1590" w:rsidRDefault="00821FFF" w:rsidP="00160FC5">
      <w:pPr>
        <w:pStyle w:val="HTMLPreformatted"/>
        <w:tabs>
          <w:tab w:val="clear" w:pos="916"/>
          <w:tab w:val="left" w:pos="540"/>
        </w:tabs>
        <w:rPr>
          <w:rFonts w:ascii="Arial" w:hAnsi="Arial" w:cs="Arial"/>
          <w:sz w:val="22"/>
          <w:szCs w:val="22"/>
        </w:rPr>
      </w:pPr>
    </w:p>
    <w:p w:rsidR="00821FFF" w:rsidRDefault="00821FFF" w:rsidP="00160FC5">
      <w:pPr>
        <w:rPr>
          <w:rFonts w:ascii="Arial" w:hAnsi="Arial" w:cs="Arial"/>
          <w:sz w:val="20"/>
          <w:szCs w:val="20"/>
        </w:rPr>
      </w:pPr>
      <w:r>
        <w:rPr>
          <w:rFonts w:ascii="Arial" w:hAnsi="Arial" w:cs="Arial"/>
          <w:sz w:val="20"/>
          <w:szCs w:val="20"/>
        </w:rPr>
        <w:t xml:space="preserve">                                                                   </w:t>
      </w: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Default="00821FFF" w:rsidP="00160FC5">
      <w:pPr>
        <w:rPr>
          <w:rFonts w:ascii="Arial" w:hAnsi="Arial" w:cs="Arial"/>
          <w:sz w:val="20"/>
          <w:szCs w:val="20"/>
        </w:rPr>
      </w:pPr>
    </w:p>
    <w:p w:rsidR="00821FFF" w:rsidRPr="00A37A59" w:rsidRDefault="00821FFF" w:rsidP="00A37A59">
      <w:pPr>
        <w:rPr>
          <w:rFonts w:ascii="Arial" w:hAnsi="Arial" w:cs="Arial"/>
          <w:b/>
          <w:bCs/>
          <w:i/>
          <w:iCs/>
          <w:sz w:val="20"/>
          <w:szCs w:val="20"/>
        </w:rPr>
      </w:pPr>
      <w:r>
        <w:rPr>
          <w:rFonts w:ascii="Arial" w:hAnsi="Arial" w:cs="Arial"/>
          <w:b/>
          <w:bCs/>
          <w:sz w:val="20"/>
          <w:szCs w:val="20"/>
        </w:rPr>
        <w:t>2</w:t>
      </w:r>
      <w:r w:rsidRPr="0007273C">
        <w:rPr>
          <w:rFonts w:ascii="Arial" w:hAnsi="Arial" w:cs="Arial"/>
          <w:b/>
          <w:bCs/>
          <w:sz w:val="20"/>
          <w:szCs w:val="20"/>
        </w:rPr>
        <w:t>2</w:t>
      </w:r>
      <w:r w:rsidRPr="00A37A59">
        <w:rPr>
          <w:rFonts w:ascii="Arial" w:hAnsi="Arial" w:cs="Arial"/>
          <w:sz w:val="20"/>
          <w:szCs w:val="20"/>
        </w:rPr>
        <w:t xml:space="preserve">- </w:t>
      </w:r>
      <w:r w:rsidRPr="00A37A59">
        <w:rPr>
          <w:rFonts w:ascii="Arial" w:hAnsi="Arial" w:cs="Arial"/>
          <w:b/>
          <w:bCs/>
          <w:i/>
          <w:iCs/>
          <w:sz w:val="20"/>
          <w:szCs w:val="20"/>
        </w:rPr>
        <w:t>Hacer, Zehra ve Zeynep bu amaçla çalışmaya başladılar.</w:t>
      </w: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r w:rsidRPr="00C0624E">
        <w:rPr>
          <w:rFonts w:ascii="Arial" w:hAnsi="Arial" w:cs="Arial"/>
          <w:sz w:val="20"/>
          <w:szCs w:val="20"/>
        </w:rPr>
        <w:t xml:space="preserve">     Aşağıdakilerden hangisi bu toplum hizmetinin tamamlandığını ifade eder?</w:t>
      </w:r>
    </w:p>
    <w:p w:rsidR="00821FFF" w:rsidRPr="00C0624E" w:rsidRDefault="00821FFF" w:rsidP="00A37A59">
      <w:pPr>
        <w:numPr>
          <w:ilvl w:val="0"/>
          <w:numId w:val="1"/>
        </w:numPr>
        <w:rPr>
          <w:rFonts w:ascii="Arial" w:hAnsi="Arial" w:cs="Arial"/>
          <w:sz w:val="20"/>
          <w:szCs w:val="20"/>
        </w:rPr>
      </w:pPr>
      <w:r w:rsidRPr="00C0624E">
        <w:rPr>
          <w:rFonts w:ascii="Arial" w:hAnsi="Arial" w:cs="Arial"/>
          <w:sz w:val="20"/>
          <w:szCs w:val="20"/>
        </w:rPr>
        <w:t>Zamanımızı daha iyi planlasaydık belki de daha fazla kitap toplardık.</w:t>
      </w:r>
    </w:p>
    <w:p w:rsidR="00821FFF" w:rsidRPr="00C0624E" w:rsidRDefault="00821FFF" w:rsidP="00A37A59">
      <w:pPr>
        <w:numPr>
          <w:ilvl w:val="0"/>
          <w:numId w:val="1"/>
        </w:numPr>
        <w:rPr>
          <w:rFonts w:ascii="Arial" w:hAnsi="Arial" w:cs="Arial"/>
          <w:sz w:val="20"/>
          <w:szCs w:val="20"/>
        </w:rPr>
      </w:pPr>
      <w:r w:rsidRPr="00C0624E">
        <w:rPr>
          <w:rFonts w:ascii="Arial" w:hAnsi="Arial" w:cs="Arial"/>
          <w:sz w:val="20"/>
          <w:szCs w:val="20"/>
        </w:rPr>
        <w:t>Planın başarıya ulaşması için herkes elinden geleni yapıyor.</w:t>
      </w:r>
    </w:p>
    <w:p w:rsidR="00821FFF" w:rsidRPr="00C0624E" w:rsidRDefault="00821FFF" w:rsidP="00A37A59">
      <w:pPr>
        <w:numPr>
          <w:ilvl w:val="0"/>
          <w:numId w:val="1"/>
        </w:numPr>
        <w:rPr>
          <w:rFonts w:ascii="Arial" w:hAnsi="Arial" w:cs="Arial"/>
          <w:sz w:val="20"/>
          <w:szCs w:val="20"/>
        </w:rPr>
      </w:pPr>
      <w:r w:rsidRPr="00C0624E">
        <w:rPr>
          <w:rFonts w:ascii="Arial" w:hAnsi="Arial" w:cs="Arial"/>
          <w:sz w:val="20"/>
          <w:szCs w:val="20"/>
        </w:rPr>
        <w:t>Öncelikle öğretmenimize danışarak bir plan yaptık.</w:t>
      </w:r>
    </w:p>
    <w:p w:rsidR="00821FFF" w:rsidRDefault="00821FFF" w:rsidP="00A37A59">
      <w:pPr>
        <w:numPr>
          <w:ilvl w:val="0"/>
          <w:numId w:val="1"/>
        </w:numPr>
        <w:rPr>
          <w:rFonts w:ascii="Arial" w:hAnsi="Arial" w:cs="Arial"/>
          <w:sz w:val="20"/>
          <w:szCs w:val="20"/>
        </w:rPr>
      </w:pPr>
      <w:r w:rsidRPr="00C0624E">
        <w:rPr>
          <w:rFonts w:ascii="Arial" w:hAnsi="Arial" w:cs="Arial"/>
          <w:sz w:val="20"/>
          <w:szCs w:val="20"/>
        </w:rPr>
        <w:t>Meydanbaşı Mahallesi’ndeki kitapları toplama görevi  Zeynep’in çok hoşuna gitmişti.</w:t>
      </w:r>
    </w:p>
    <w:p w:rsidR="00821FFF" w:rsidRDefault="00821FFF" w:rsidP="0007273C">
      <w:pPr>
        <w:ind w:left="360"/>
        <w:rPr>
          <w:rFonts w:ascii="Arial" w:hAnsi="Arial" w:cs="Arial"/>
          <w:sz w:val="20"/>
          <w:szCs w:val="20"/>
        </w:rPr>
      </w:pPr>
    </w:p>
    <w:p w:rsidR="00821FFF" w:rsidRDefault="00821FFF" w:rsidP="00A37A59">
      <w:pPr>
        <w:rPr>
          <w:rFonts w:ascii="Arial" w:hAnsi="Arial" w:cs="Arial"/>
          <w:sz w:val="20"/>
          <w:szCs w:val="20"/>
        </w:rPr>
      </w:pPr>
    </w:p>
    <w:p w:rsidR="00821FFF" w:rsidRPr="00C0624E" w:rsidRDefault="00821FFF" w:rsidP="00A37A59">
      <w:pPr>
        <w:ind w:left="-180"/>
        <w:rPr>
          <w:rFonts w:ascii="Arial" w:hAnsi="Arial" w:cs="Arial"/>
          <w:sz w:val="20"/>
          <w:szCs w:val="20"/>
        </w:rPr>
      </w:pPr>
      <w:r>
        <w:rPr>
          <w:rFonts w:ascii="Arial" w:hAnsi="Arial" w:cs="Arial"/>
          <w:b/>
          <w:bCs/>
          <w:sz w:val="20"/>
          <w:szCs w:val="20"/>
        </w:rPr>
        <w:t>23</w:t>
      </w:r>
      <w:r w:rsidRPr="00C0624E">
        <w:rPr>
          <w:rFonts w:ascii="Arial" w:hAnsi="Arial" w:cs="Arial"/>
          <w:sz w:val="20"/>
          <w:szCs w:val="20"/>
        </w:rPr>
        <w:t xml:space="preserve">- Aşağıdaki kaç numaralı balonda yer alan fiilin gerçekleşme zamanı söylenme anından </w:t>
      </w:r>
      <w:r w:rsidRPr="00C0624E">
        <w:rPr>
          <w:rFonts w:ascii="Arial" w:hAnsi="Arial" w:cs="Arial"/>
          <w:b/>
          <w:bCs/>
          <w:i/>
          <w:iCs/>
          <w:sz w:val="20"/>
          <w:szCs w:val="20"/>
          <w:u w:val="single"/>
        </w:rPr>
        <w:t>sonradır?</w:t>
      </w:r>
      <w:r w:rsidRPr="00C0624E">
        <w:rPr>
          <w:rFonts w:ascii="Arial" w:hAnsi="Arial" w:cs="Arial"/>
          <w:sz w:val="20"/>
          <w:szCs w:val="20"/>
        </w:rPr>
        <w:t xml:space="preserve"> </w:t>
      </w:r>
    </w:p>
    <w:p w:rsidR="00821FFF" w:rsidRPr="00C0624E" w:rsidRDefault="00821FFF" w:rsidP="00A37A59">
      <w:pPr>
        <w:rPr>
          <w:rFonts w:ascii="Arial" w:hAnsi="Arial" w:cs="Arial"/>
          <w:sz w:val="20"/>
          <w:szCs w:val="20"/>
        </w:rPr>
      </w:pPr>
      <w:r w:rsidRPr="00C0624E">
        <w:rPr>
          <w:rFonts w:ascii="Arial" w:hAnsi="Arial" w:cs="Arial"/>
          <w:sz w:val="20"/>
          <w:szCs w:val="20"/>
        </w:rPr>
        <w:t xml:space="preserve">                </w:t>
      </w:r>
      <w:r w:rsidRPr="00B846DA">
        <w:rPr>
          <w:rFonts w:ascii="Arial" w:hAnsi="Arial" w:cs="Arial"/>
          <w:noProof/>
          <w:sz w:val="20"/>
          <w:szCs w:val="20"/>
        </w:rPr>
        <w:pict>
          <v:shape id="Resim 1" o:spid="_x0000_i1025" type="#_x0000_t75" style="width:175.5pt;height:158.25pt;visibility:visible">
            <v:imagedata r:id="rId9" o:title=""/>
          </v:shape>
        </w:pict>
      </w:r>
    </w:p>
    <w:p w:rsidR="00821FFF" w:rsidRDefault="00821FFF" w:rsidP="00A37A59">
      <w:pPr>
        <w:tabs>
          <w:tab w:val="left" w:pos="3570"/>
        </w:tabs>
        <w:rPr>
          <w:rFonts w:ascii="Arial" w:hAnsi="Arial" w:cs="Arial"/>
          <w:sz w:val="20"/>
          <w:szCs w:val="20"/>
        </w:rPr>
      </w:pPr>
      <w:r w:rsidRPr="00C0624E">
        <w:rPr>
          <w:rFonts w:ascii="Arial" w:hAnsi="Arial" w:cs="Arial"/>
          <w:sz w:val="20"/>
          <w:szCs w:val="20"/>
        </w:rPr>
        <w:t xml:space="preserve">         A)  4       </w:t>
      </w:r>
      <w:r>
        <w:rPr>
          <w:rFonts w:ascii="Arial" w:hAnsi="Arial" w:cs="Arial"/>
          <w:sz w:val="20"/>
          <w:szCs w:val="20"/>
        </w:rPr>
        <w:t xml:space="preserve">  </w:t>
      </w:r>
      <w:r w:rsidRPr="00C0624E">
        <w:rPr>
          <w:rFonts w:ascii="Arial" w:hAnsi="Arial" w:cs="Arial"/>
          <w:sz w:val="20"/>
          <w:szCs w:val="20"/>
        </w:rPr>
        <w:t xml:space="preserve">B) 3     </w:t>
      </w:r>
      <w:r>
        <w:rPr>
          <w:rFonts w:ascii="Arial" w:hAnsi="Arial" w:cs="Arial"/>
          <w:sz w:val="20"/>
          <w:szCs w:val="20"/>
        </w:rPr>
        <w:t xml:space="preserve">  </w:t>
      </w:r>
      <w:r w:rsidRPr="00C0624E">
        <w:rPr>
          <w:rFonts w:ascii="Arial" w:hAnsi="Arial" w:cs="Arial"/>
          <w:sz w:val="20"/>
          <w:szCs w:val="20"/>
        </w:rPr>
        <w:t xml:space="preserve">   C)</w:t>
      </w:r>
      <w:r>
        <w:rPr>
          <w:rFonts w:ascii="Arial" w:hAnsi="Arial" w:cs="Arial"/>
          <w:sz w:val="20"/>
          <w:szCs w:val="20"/>
        </w:rPr>
        <w:t xml:space="preserve"> </w:t>
      </w:r>
      <w:r w:rsidRPr="00C0624E">
        <w:rPr>
          <w:rFonts w:ascii="Arial" w:hAnsi="Arial" w:cs="Arial"/>
          <w:sz w:val="20"/>
          <w:szCs w:val="20"/>
        </w:rPr>
        <w:t xml:space="preserve"> 2   </w:t>
      </w:r>
      <w:r>
        <w:rPr>
          <w:rFonts w:ascii="Arial" w:hAnsi="Arial" w:cs="Arial"/>
          <w:sz w:val="20"/>
          <w:szCs w:val="20"/>
        </w:rPr>
        <w:t xml:space="preserve">    </w:t>
      </w:r>
      <w:r w:rsidRPr="00C0624E">
        <w:rPr>
          <w:rFonts w:ascii="Arial" w:hAnsi="Arial" w:cs="Arial"/>
          <w:sz w:val="20"/>
          <w:szCs w:val="20"/>
        </w:rPr>
        <w:t xml:space="preserve">     D) 1</w:t>
      </w:r>
    </w:p>
    <w:p w:rsidR="00821FFF" w:rsidRDefault="00821FFF" w:rsidP="00A37A59">
      <w:pPr>
        <w:tabs>
          <w:tab w:val="left" w:pos="3570"/>
        </w:tabs>
        <w:rPr>
          <w:rFonts w:ascii="Arial" w:hAnsi="Arial" w:cs="Arial"/>
          <w:sz w:val="20"/>
          <w:szCs w:val="20"/>
        </w:rPr>
      </w:pPr>
      <w:r>
        <w:rPr>
          <w:noProof/>
        </w:rPr>
        <w:pict>
          <v:group id="_x0000_s1037" style="position:absolute;margin-left:5pt;margin-top:5.9pt;width:3in;height:116.65pt;z-index:251661312" coordorigin="981,11944" coordsize="4320,2760">
            <v:group id="_x0000_s1038" style="position:absolute;left:2301;top:12784;width:600;height:1920" coordorigin="8661,8311" coordsize="566,1713">
              <v:shape id="_x0000_s1039" style="position:absolute;left:8999;top:9826;width:57;height:54" coordsize="78,65" path="m,l40,65,78,10,,xe" fillcolor="#90cb85" stroked="f">
                <v:path arrowok="t"/>
              </v:shape>
              <v:shape id="_x0000_s1040" style="position:absolute;left:8825;top:9848;width:38;height:49" coordsize="52,59" path="m,l,31,36,59,52,2,,xe" fillcolor="#90cb85" stroked="f">
                <v:path arrowok="t"/>
              </v:shape>
              <v:shape id="_x0000_s1041" style="position:absolute;left:8786;top:9044;width:360;height:805" coordsize="491,960" path="m37,24l31,34,17,58,12,74,6,92,2,112,,134r2,59l2,271r,68l2,369r,10l4,406r4,30l12,458r7,32l29,540r6,45l39,607r-4,30l27,707r-8,75l17,828r,20l21,870r2,16l25,892r,20l29,940r4,6l41,950r12,6l69,958r20,2l111,958r24,-6l161,942r6,-32l183,834r18,-81l213,701r7,-42l232,597r12,-55l250,516,274,377r30,85l304,466r2,10l308,482r2,6l316,494r6,6l320,522r-4,54l310,635r-6,46l294,731r-10,71l280,840r-2,32l276,898r,16l278,916r4,4l288,928r10,4l314,936r26,6l354,944r16,l388,940r18,-6l461,737r4,-12l473,693r6,-22l483,647r4,-26l489,595r,-49l491,504r,-30l491,464r-2,-12l483,418r-8,-47l467,315,457,259r-6,-50l445,172r-2,-18l408,2r-14,l352,,294,,228,,161,2,101,6,75,8,57,14r-8,2l43,18r-4,2l37,24xe" fillcolor="#b4afa5" stroked="f">
                <v:path arrowok="t"/>
              </v:shape>
              <v:shape id="_x0000_s1042" style="position:absolute;left:8723;top:8608;width:414;height:469" coordsize="565,559" path="m253,r-6,4l231,16,199,32,155,52r-12,6l119,70,92,84,76,94r-8,8l62,118r-8,15l50,147r-6,20l38,191r-6,22l28,223r-4,18l14,283,4,328,,354r6,6l20,368r18,2l70,372r31,2l115,376r8,12l123,464r-4,8l113,490r-4,12l109,513r,14l115,539r10,2l147,543r26,2l187,547r16,2l231,553r30,4l285,559r25,-2l348,553r38,-4l420,543r26,-8l470,529r16,-6l492,521r2,-2l494,502r-4,-20l480,456r-8,-24l468,422r6,-24l565,394r,-36l565,279r-2,-86l559,141r-6,-23l545,98r-4,-8l535,82r-8,-6l519,70,501,60,482,52,466,46r-6,-2l438,26,253,xe" fillcolor="#90cb85" stroked="f">
                <v:path arrowok="t"/>
              </v:shape>
              <v:shape id="_x0000_s1043" style="position:absolute;left:8835;top:8316;width:234;height:179" coordsize="319,213" path="m22,213l16,201,4,169,,147,,127,,115,4,103,8,93,14,83,38,50,56,28r8,-6l72,18,82,14,92,10,108,6,128,4,151,r26,l203,2r22,4l237,10r10,4l255,20r6,8l283,60r18,29l307,103r6,14l317,129r2,10l22,213xe" fillcolor="#758fc3" stroked="f">
                <v:path arrowok="t"/>
              </v:shape>
              <v:shape id="_x0000_s1044" style="position:absolute;left:8848;top:8478;width:110;height:93" coordsize="149,111" path="m149,12l114,42,102,70,84,111,12,79,10,74,4,60,2,50,,38,2,28,8,16r4,-4l18,8,26,4,34,2,54,,76,,98,r22,4l137,8r12,4xe" fillcolor="#a37c4c" stroked="f">
                <v:path arrowok="t"/>
              </v:shape>
              <v:shape id="_x0000_s1045" style="position:absolute;left:8861;top:8433;width:247;height:60" coordsize="336,72" path="m,70l22,58,34,50,66,34,86,24r20,-6l125,12,143,8,183,6,229,4,267,2,283,r12,6l314,20r12,8l334,34r2,4l336,40r,2l334,44r-18,2l291,48r-22,l259,48r-14,l207,52r-42,4l127,62,96,68,60,70,26,72,,70xe" fillcolor="#8c8aa0" stroked="f">
                <v:path arrowok="t"/>
              </v:shape>
              <v:shape id="_x0000_s1046" style="position:absolute;left:8667;top:8912;width:136;height:461" coordsize="185,549" path="m84,r,16l82,50,80,86r-2,22l74,136,62,183,52,235r-6,30l42,291r-6,34l32,354r-2,14l26,380,16,410,6,442,,462r,10l,488r,14l4,512r4,10l16,532r10,9l32,547r6,2l44,549r6,-2l50,543,44,524,40,510,54,500r2,-8l62,476r6,-12l74,450r8,-16l84,422,80,400,78,386,130,235,154,126,185,16,84,xe" fillcolor="#f2afa9" stroked="f">
                <v:path arrowok="t"/>
              </v:shape>
              <v:shape id="_x0000_s1047" style="position:absolute;left:9066;top:8940;width:158;height:390" coordsize="215,464" path="m73,l85,70r4,14l97,114r8,35l111,181r6,34l129,259r6,22l143,299r6,13l155,320r54,40l215,428r-24,22l187,456r-10,6l171,464r-6,l161,464r-6,-2l139,444,125,434r,-4l127,424r,-2l131,418r2,-2l139,414,127,402,115,382,105,352,95,328,57,269,24,125r,-10l20,92,18,76,14,60,8,44,,28,6,2,73,xe" fillcolor="#f2afa9" stroked="f">
                <v:path arrowok="t"/>
              </v:shape>
              <v:shape id="_x0000_s1048" style="position:absolute;left:8880;top:8605;width:163;height:138" coordsize="221,165" path="m38,l4,28r,6l,48,,66,2,88r6,22l14,129r6,16l22,151,66,137r37,28l125,143r22,16l187,127r22,14l211,131r6,-23l221,92r,-18l221,56,217,36,211,14r,2l213,28r2,6l38,xe" stroked="f">
                <v:path arrowok="t"/>
              </v:shape>
              <v:shape id="_x0000_s1049" style="position:absolute;left:8858;top:8471;width:211;height:250" coordsize="287,298" path="m287,8r,14l283,46r,10l283,80r,25l281,125r-6,18l265,165r-8,14l247,193r-14,12l217,217r-22,62l189,282r-16,10l163,296r-10,2l143,298r-10,-2l123,290r-9,-9l104,271,92,259,76,239r-8,-8l72,163,54,141r-6,-2l30,129r-8,-4l12,117,6,109,,101,,97,,89,2,82,4,76,8,68r6,-8l50,86r20,31l86,84r,-4l86,72r2,-6l90,60r2,-6l96,52,121,30,139,16r8,-2l167,8,191,2,213,r22,2l259,4r20,2l287,8xe" fillcolor="#f2afa9" stroked="f">
                <v:path arrowok="t"/>
              </v:shape>
              <v:shape id="_x0000_s1050" style="position:absolute;left:8814;top:9870;width:161;height:128" coordsize="219,152" path="m68,50l44,26,12,r,l8,,4,4,2,10r,14l,44,,64r,8l46,120r120,32l219,130r,-6l217,112,211,98,207,88,185,68,170,54,120,22,68,50xe" fillcolor="#397d7a" stroked="f">
                <v:path arrowok="t"/>
              </v:shape>
              <v:shape id="_x0000_s1051" style="position:absolute;left:8988;top:9833;width:142;height:158" coordsize="193,189" path="m16,l56,55,82,81r93,50l193,159r-8,20l130,189,40,137,8,81,8,55,6,47,2,28,,18,2,8,4,6,8,2,12,r4,xe" fillcolor="#397d7a" stroked="f">
                <v:path arrowok="t"/>
              </v:shape>
              <v:shape id="_x0000_s1052" style="position:absolute;left:8991;top:9902;width:142;height:116" coordsize="193,138" path="m6,r4,4l22,16,34,32,44,48r89,54l135,94,145,82r10,-6l165,72r6,l177,74r6,l191,78r2,8l193,102r,10l191,122r-4,6l179,134r-8,2l163,138r-8,l147,138r-15,-4l112,124,84,108,50,84,20,66,8,56,4,52,,42,,34,,24,,12,6,xe" fillcolor="#7b7992" stroked="f">
                <v:path arrowok="t"/>
              </v:shape>
              <v:shape id="_x0000_s1053" style="position:absolute;left:9028;top:9838;width:89;height:110" coordsize="121,131" path="m2,55l,24,26,,72,4r4,43l121,131,64,129,26,69,2,55xe" fillcolor="#7b7992" stroked="f">
                <v:path arrowok="t"/>
              </v:shape>
              <v:shape id="_x0000_s1054" style="position:absolute;left:8845;top:9849;width:107;height:99" coordsize="145,117" path="m80,47l78,39,74,23,72,15,70,8,66,2,62,,48,,28,4,18,6r-8,4l2,13,,17,2,31,8,49r6,18l22,77,54,91r26,10l94,109r16,8l128,107r17,-8l90,47r-10,xe" fillcolor="#7b7992" stroked="f">
                <v:path arrowok="t"/>
              </v:shape>
              <v:shape id="_x0000_s1055" style="position:absolute;left:8811;top:9922;width:161;height:88" coordsize="219,104" path="m10,l44,44,162,76r6,-8l181,54r8,-8l199,40r8,-4l217,36r2,20l219,84r-4,8l209,100r-6,2l199,104r-4,l189,104r-25,-4l124,92,88,84,72,82,60,78,34,68,22,62,10,56,2,50,,46,4,18,10,xe" fillcolor="#7b7992" stroked="f">
                <v:path arrowok="t"/>
              </v:shape>
              <v:shape id="_x0000_s1056" style="position:absolute;left:8863;top:9887;width:66;height:51" coordsize="90,60" path="m66,l58,2,40,8,28,12,18,18,8,24,,30r4,4l16,46,28,56r8,4l60,46,90,30,66,xe" fillcolor="#8babab" stroked="f">
                <v:path arrowok="t"/>
              </v:shape>
              <v:shape id="_x0000_s1057" style="position:absolute;left:9047;top:9879;width:60;height:43" coordsize="81,52" path="m,18r2,6l8,36r2,6l14,48r4,2l22,52,42,48,54,44r27,l81,40,79,32,77,24,73,18,65,8,54,,48,,34,2,26,4,16,8,8,12,,18xe" fillcolor="#8babab" stroked="f">
                <v:path arrowok="t"/>
              </v:shape>
              <v:shape id="_x0000_s1058" style="position:absolute;left:8832;top:8311;width:243;height:187" coordsize="331,223" path="m14,85l8,107,2,125,,143r,18l2,177r4,16l12,207r10,14l24,223r4,l58,209r2,-2l60,201r-2,-2l52,199r-10,4l28,211,22,199,16,187,14,173,12,155r,-14l14,125r4,-16l24,89,30,76,38,64,48,54,58,44,68,36,80,30,92,24r12,-4l130,14r25,-2l179,10r22,2l215,14r14,6l241,26r12,10l263,46r10,10l283,68r6,12l311,123r8,20l321,147r6,l329,145r2,-6l327,133r-6,-16l313,95,299,72,291,58,281,46,271,34,259,24,247,16,233,8,217,2,203,,167,,136,2,120,4,106,8,92,12,80,16,68,22,58,30,48,36,40,46r-8,8l24,64,18,76r-4,9xe" fillcolor="#1f1a17" stroked="f">
                <v:path arrowok="t"/>
              </v:shape>
              <v:shape id="_x0000_s1059" style="position:absolute;left:8856;top:8429;width:256;height:69" coordsize="350,82" path="m24,56r-2,4l22,64r4,2l30,66,50,54,68,44,90,36r20,-6l151,20r42,-6l261,12r30,2l301,18r12,6l326,30r8,8l338,42r,2l338,44r,l336,46r-4,2l320,48r-21,l265,46r-42,2l201,48r-22,2l157,54r-20,6l114,66,84,68,50,70,10,68r-4,l,70r,4l,78r6,2l10,80r24,2l66,82,84,80r20,-2l121,76r18,-6l161,66r20,-4l203,60r22,-2l265,58r34,2l318,60r16,-2l338,58r4,-2l346,52r2,-2l350,44r-2,-6l346,34r-2,-4l330,20,317,12,303,4,295,2r-2,l293,2,261,,193,2,171,4,151,8r-22,4l108,18,86,26,64,34,44,44,24,56xe" fillcolor="#1f1a17" stroked="f">
                <v:path arrowok="t"/>
              </v:shape>
              <v:shape id="_x0000_s1060" style="position:absolute;left:8844;top:8490;width:17;height:63" coordsize="24,75" path="m4,2l2,10,,26,,36,2,48,6,60r8,11l18,75r4,-2l24,69r,-4l18,56,14,44,12,36r,-10l14,12,16,6r,-4l12,,8,,4,2xe" fillcolor="#1f1a17" stroked="f">
                <v:path arrowok="t"/>
              </v:shape>
              <v:shape id="_x0000_s1061" style="position:absolute;left:8853;top:8470;width:221;height:200" coordsize="301,239" path="m293,r-4,2l289,6r,20l287,42r-2,14l285,84r,15l285,109r-2,12l279,135r-2,16l269,165r-10,16l245,195r-12,12l221,215r-14,8l205,223r-6,2l193,227r-8,l177,225r-18,-6l137,205,118,191,98,171,82,155r-6,-6l76,149r,l64,139r,l62,137,42,129,28,119r-6,-4l18,109r-4,-4l12,99r,-2l12,95r2,-7l16,82r4,-6l24,72,42,86r16,15l68,121r6,6l76,129r4,l82,129r2,-4l100,86r,l100,84r,-2l102,74r4,-10l114,56,137,34,151,22r2,-4l151,14r-4,-2l143,14,129,26,106,46r-6,4l96,56r-2,6l92,68r-4,8l88,84r-4,9l78,111r-6,-6l68,97,58,84,44,72,32,64,26,60,22,58r-4,2l16,62r-6,8l6,76,4,82,2,88,,95r,2l,101r2,6l6,115r6,6l18,127r16,12l58,149r4,4l68,157r8,8l92,181r20,20l131,215r12,8l155,229r12,6l177,237r8,2l195,239r8,-2l209,233r4,l227,225r12,-8l253,205r14,-18l279,171r8,-16l291,139r2,-16l295,111r2,-12l297,84,295,62r2,-16l301,24r,-18l299,2,293,xe" fillcolor="#1f1a17" stroked="f">
                <v:path arrowok="t"/>
              </v:shape>
              <v:shape id="_x0000_s1062" style="position:absolute;left:8988;top:8546;width:42;height:45" coordsize="56,54" path="m48,l44,2r,4l46,22r,16l44,40r-4,2l34,42r-6,l18,36,10,32r-6,l2,34,,38r4,4l24,54r,l26,54r6,l42,54r4,-2l52,50r2,-4l56,40r,-22l54,4,52,,48,xe" fillcolor="#1f1a17" stroked="f">
                <v:path arrowok="t"/>
              </v:shape>
              <v:shape id="_x0000_s1063" style="position:absolute;left:9031;top:8517;width:35;height:16" coordsize="48,20" path="m14,l4,8,,12r2,4l6,18r4,l12,16r6,-4l30,18r10,2l44,20r4,-2l48,12,44,10,20,,18,,14,xe" fillcolor="#1f1a17" stroked="f">
                <v:path arrowok="t"/>
              </v:shape>
              <v:shape id="_x0000_s1064" style="position:absolute;left:9040;top:8525;width:13;height:10" coordsize="18,12" path="m10,l4,2,,4r,6l4,12r4,l14,10,18,8r,-4l16,,10,xe" fillcolor="#1f1a17" stroked="f">
                <v:path arrowok="t"/>
              </v:shape>
              <v:shape id="_x0000_s1065" style="position:absolute;left:8991;top:8618;width:24;height:9" coordsize="32,10" path="m28,l12,4,2,4,,4,,6,,8r2,2l6,10r8,l22,8,32,4r,-2l32,,30,,28,xe" fillcolor="#1f1a17" stroked="f">
                <v:path arrowok="t"/>
              </v:shape>
              <v:shape id="_x0000_s1066" style="position:absolute;left:8958;top:8518;width:39;height:19" coordsize="54,22" path="m36,l34,,32,,24,4,16,8r-6,l4,10,2,12,,16r,l,16r2,4l8,22,18,18r,l20,18r6,-2l36,12r6,l48,12r4,-2l54,6,52,2,48,,36,xe" fillcolor="#1f1a17" stroked="f">
                <v:path arrowok="t"/>
              </v:shape>
              <v:shape id="_x0000_s1067" style="position:absolute;left:8971;top:8527;width:20;height:11" coordsize="28,14" path="m,2l,8r4,2l10,14r14,l26,10,28,6,24,2r-4,l14,2,8,,4,,,2xe" fillcolor="#1f1a17" stroked="f">
                <v:path arrowok="t"/>
              </v:shape>
              <v:shape id="_x0000_s1068" style="position:absolute;left:9028;top:8498;width:43;height:14" coordsize="58,16" path="m4,4l,8r,4l4,16r4,l16,14,28,12r12,l50,14r4,2l58,14r,-4l56,6,50,2,42,,34,,26,,12,2,4,4xe" fillcolor="#1f1a17" stroked="f">
                <v:path arrowok="t"/>
              </v:shape>
              <v:shape id="_x0000_s1069" style="position:absolute;left:8958;top:8498;width:44;height:15" coordsize="60,18" path="m4,6l,10r,4l4,18r4,l26,14,40,12r10,2l54,14r4,-2l60,10r,-6l56,2r-4,l42,,26,2,4,6xe" fillcolor="#1f1a17" stroked="f">
                <v:path arrowok="t"/>
              </v:shape>
              <v:shape id="_x0000_s1070" style="position:absolute;left:8987;top:8632;width:57;height:110" coordsize="78,131" path="m70,l66,2r,4l66,6r,2l66,20r,28l66,76,62,99,50,93,46,91,42,90r-4,1l2,119,,123r2,4l6,131r4,-2l24,117,42,103r12,6l62,113r2,2l66,115r2,-2l70,111,74,97,76,84,78,66r,-18l78,20,76,6,74,2,70,xe" fillcolor="#1f1a17" stroked="f">
                <v:path arrowok="t"/>
              </v:shape>
              <v:shape id="_x0000_s1071" style="position:absolute;left:9035;top:8640;width:64;height:373" coordsize="87,444" path="m26,l22,4r,4l24,12r4,l34,12r8,l50,14r4,4l58,40r8,38l72,125r3,40l75,183r,16l73,241r-3,24l66,275r-2,4l62,281r-2,2l56,298r-6,36l42,370r-4,18l34,394r-8,12l16,420,2,434,,436r,2l,440r2,2l6,444r4,-2l26,426,38,410r8,-12l48,392r,l48,390r4,-16l60,340r8,-36l72,287r5,-6l81,265r4,-26l87,201r,-18l87,165,83,123,75,78,70,38,64,14,62,8,56,4,50,2,44,,32,,26,xe" fillcolor="#1f1a17" stroked="f">
                <v:path arrowok="t"/>
              </v:shape>
              <v:shape id="_x0000_s1072" style="position:absolute;left:9069;top:8645;width:74;height:302" coordsize="101,360" path="m10,4r,l10,6r,4l12,12r8,4l39,30r10,8l59,46r8,10l73,66r4,13l81,97r2,22l85,145r2,52l89,245r,29l87,304r,24l87,344r-18,l41,346r-25,2l4,348,,350r,4l,354r,l2,358r4,2l93,354r4,-2l99,348r,-8l99,316r2,-34l101,245,99,201,97,147,95,121,91,97,89,77,85,62,79,50,69,40,59,30,47,20,27,6,18,2,14,,10,4xe" fillcolor="#1f1a17" stroked="f">
                <v:path arrowok="t"/>
              </v:shape>
              <v:shape id="_x0000_s1073" style="position:absolute;left:9092;top:8742;width:18;height:52" coordsize="24,62" path="m12,6r,10l10,28,6,42,,54r,4l2,62r4,l10,60,18,46,22,28,24,14r,-6l24,2,20,,14,2,12,6xe" fillcolor="#1f1a17" stroked="f">
                <v:path arrowok="t"/>
              </v:shape>
              <v:shape id="_x0000_s1074" style="position:absolute;left:8905;top:8603;width:116;height:122" coordsize="157,145" path="m2,4r,10l,34,,56,,72r4,8l10,90r6,10l26,110r18,17l57,139r12,4l81,145r14,-2l109,141r6,-4l123,133r8,-6l137,122,157,62r-4,4l149,66r-4,-2l145,58r-20,58l123,120r-4,4l113,127r-8,2l93,131r-12,2l71,131r-6,-2l50,118,34,100,18,84,12,72r,-18l12,32,14,14r,-8l14,2,10,,4,,2,4xe" fillcolor="#1f1a17" stroked="f">
                <v:path arrowok="t"/>
              </v:shape>
              <v:shape id="_x0000_s1075" style="position:absolute;left:8876;top:8600;width:83;height:148" coordsize="113,177" path="m44,2l22,16,4,32r,2l2,34r,8l,58,,68,,82,2,96r2,16l18,151r6,10l26,163r4,l52,155r20,-8l84,157r19,18l107,177r4,-2l113,171r-2,-4l101,155,90,145r-6,-4l78,137r-4,l70,137r-18,6l32,151,26,137,16,108,12,86,10,68,12,48,14,38,28,28,50,12r2,-2l52,6r,-2l52,4,48,,44,2xe" fillcolor="#1f1a17" stroked="f">
                <v:path arrowok="t"/>
              </v:shape>
              <v:shape id="_x0000_s1076" style="position:absolute;left:9165;top:9263;width:52;height:53" coordsize="70,64" path="m2,l,4,,8r6,6l12,18r8,l26,20r,2l26,26r,12l28,50r2,8l34,62r4,2l42,64r2,l46,62r4,-6l58,48,66,36,70,24,68,20,64,18r-4,2l58,24r-2,6l52,36r-6,8l40,50,38,38r,-12l38,16r,-4l34,8,30,6,26,8r-6,l14,6,10,2,8,,2,xe" fillcolor="#1f1a17" stroked="f">
                <v:path arrowok="t"/>
              </v:shape>
              <v:shape id="_x0000_s1077" style="position:absolute;left:9115;top:8937;width:112;height:398" coordsize="152,474" path="m6,l2,2,,6r,l2,6r,10l6,38r4,22l12,76r4,12l22,106r6,23l34,159r4,36l42,217r4,22l52,259r6,18l70,307r10,19l82,330r2,2l84,332r22,12l122,356r12,10l140,372r,22l140,412r,12l140,430r-6,8l120,448r,2l120,450r-4,4l112,460r-12,2l92,460r-8,-6l78,450r-6,-6l68,440r-2,-6l66,430r,-4l68,424r2,l74,422r2,-6l72,412r-4,l64,414r-8,6l54,426r,10l58,444r6,8l70,458r6,4l84,468r4,4l94,474r4,l104,474r8,-2l116,470r2,l120,468r4,-4l128,458r12,-12l150,432r2,-8l152,412r,-24l150,372r,-6l144,358r-6,-6l128,346,110,332,92,324r-2,-4l90,320,80,301,68,273,62,255,58,237,54,215,50,193,46,157,40,127,34,104,28,84,24,74,22,58,18,34,14,14,12,4,10,,6,xe" fillcolor="#1f1a17" stroked="f">
                <v:path arrowok="t"/>
              </v:shape>
              <v:shape id="_x0000_s1078" style="position:absolute;left:9104;top:9156;width:76;height:145" coordsize="104,173" path="m4,2l2,4,,6,,8r,2l6,20,20,42,32,65r6,10l40,85r8,20l52,115r6,10l64,135r6,8l84,155r6,10l94,171r4,2l102,173r2,-4l104,165r-4,-6l94,149,78,133,68,121,60,103,52,85,48,71r,l48,71,12,4,8,,4,2xe" fillcolor="#1f1a17" stroked="f">
                <v:path arrowok="t"/>
              </v:shape>
              <v:shape id="_x0000_s1079" style="position:absolute;left:8781;top:9060;width:227;height:794" coordsize="308,946" path="m33,2l29,12,18,38,12,56,8,76,4,100,2,128r,53l2,203r,22l,247r,24l2,321r,47l6,408r4,30l21,482r8,46l37,565r2,24l37,599r-2,22l31,661r-6,48l21,760r-1,52l20,828r1,18l21,860r4,14l25,894r,18l27,918r2,6l35,930r4,4l51,938r6,4l81,946r24,l123,944r16,-4l161,932r8,-6l171,924r,-2l175,890r14,-62l207,749r17,-80l238,613r10,-48l256,528r4,-22l274,428r4,-30l282,368r4,-25l290,319r6,-56l300,185r6,-67l308,88r-2,-4l302,82r-4,2l296,88r-2,30l288,185r-4,76l278,317r-2,24l272,366r-6,30l262,426r-12,78l246,526r-10,37l226,613r-13,54l193,758r-18,76l165,888r-6,30l149,924r-22,8l115,934r-16,l79,934,59,930r-6,-2l47,924r-8,-6l37,912r,-38l37,874r-2,-2l33,848,31,818r,-34l33,749r6,-70l47,623r2,-24l51,589,49,565,41,526,33,480,21,434,18,414,16,388,14,357r,-34l12,251r2,-70l14,128r2,-26l18,80,23,58,29,42,39,18r4,-8l45,6,43,2,37,,33,2xm159,922r,l159,922r,l159,922r,xe" fillcolor="#1f1a17" stroked="f">
                <v:path arrowok="t"/>
                <o:lock v:ext="edit" verticies="t"/>
              </v:shape>
              <v:shape id="_x0000_s1080" style="position:absolute;left:8984;top:9355;width:66;height:135" coordsize="90,161" path="m4,l,2,,6,10,39,22,71r6,24l32,109r2,6l40,123r8,10l60,141r10,8l80,159r4,2l88,159r2,-4l88,151,78,141,66,131,52,119,42,109,38,89,28,57,18,23,10,2,8,,4,xe" fillcolor="#1f1a17" stroked="f">
                <v:path arrowok="t"/>
              </v:shape>
              <v:shape id="_x0000_s1081" style="position:absolute;left:8984;top:9458;width:155;height:566" coordsize="211,674" path="m52,l48,2,46,6r,l46,8r,14l44,46,42,80r-6,43l26,189r-8,54l10,302,4,362,,416r,2l,422r2,2l2,426r4,4l14,436r-4,6l6,448r-4,8l,466r,2l2,470r2,11l8,497r2,16l10,515r,2l8,525r-2,8l2,547r,16l2,569r2,8l6,581r4,6l40,609r40,26l118,659r22,12l149,673r12,1l173,674r14,-3l193,665r8,-6l205,651r4,-10l209,631r2,-8l209,615r-2,-8l201,595,191,583,179,565,167,543r-2,-2l159,541r-2,2l157,549r12,22l181,589r10,12l195,611r2,6l199,623r,8l197,637r-2,8l191,651r-4,6l181,661r-10,2l161,663r-10,-2l145,659,124,649,88,627,48,601,18,577r-4,-6l12,563r2,-14l18,535r2,-8l22,519r,-4l22,513,20,495,16,478,12,468r,-2l12,466r2,-8l18,450r4,-6l26,440r2,-2l28,436r,-2l26,432r-6,-6l12,418r,-2l12,416r4,-54l22,304r8,-59l38,189,48,123,54,82,56,46,58,22,58,8r,-2l58,6,56,2,52,xe" fillcolor="#1f1a17" stroked="f">
                <v:path arrowok="t"/>
              </v:shape>
              <v:shape id="_x0000_s1082" style="position:absolute;left:8661;top:8662;width:152;height:714" coordsize="207,851" path="m199,2l172,16r-16,8l150,32r-6,8l140,48r-6,11l128,81r-6,24l118,129r-8,20l102,175,92,207r-8,38l78,288r,l78,290r2,6l84,300r2,4l86,306r,20l84,350r-2,24l82,398r,10l78,424r-4,22l68,469,58,515,48,563r-8,52l32,664r-4,14l22,700r-8,24l8,740,4,756,,782r2,8l2,798r2,8l8,814r,-2l8,812r4,6l18,830r10,11l38,849r4,l48,851r6,l60,849r2,-2l64,843r,-4l62,834,56,814r-2,-4l50,806r-4,l44,808r-2,4l42,814r2,l46,820r4,18l52,839r,2l48,839r-4,-1l36,834r-6,-8l24,816r-6,-8l18,806r,l14,796,12,782r2,-22l20,744r4,-16l32,704r8,-24l44,668r,-2l44,666r8,-49l60,567,70,517,80,471r6,-25l90,426r2,-18l94,398r,-24l96,350r,-22l98,306r,l98,306r-2,-8l92,294r-2,-4l90,288r6,-41l104,209r10,-32l122,151r6,-20l134,107r6,-22l146,65r4,-10l154,48r4,-8l164,34r12,-8l205,12r2,-2l207,6r,-2l207,4,203,r-4,2xe" fillcolor="#1f1a17" stroked="f">
                <v:path arrowok="t"/>
              </v:shape>
              <v:shape id="_x0000_s1083" style="position:absolute;left:8829;top:8623;width:57;height:35" coordsize="78,42" path="m70,l4,30,2,32,,34r,2l2,38r,2l4,42r2,l10,42,74,12,78,8r,-4l74,,70,xe" fillcolor="#1f1a17" stroked="f">
                <v:path arrowok="t"/>
              </v:shape>
              <v:shape id="_x0000_s1084" style="position:absolute;left:8723;top:8922;width:83;height:316" coordsize="113,376" path="m103,4l74,102r,l74,102r-2,12l66,147,54,197,38,257,,370r,4l4,376r4,l10,374,48,261,66,201,76,153r6,-33l86,104,90,88,100,56r9,-34l113,6r,l113,6r,-4l109,r-4,l103,4xe" fillcolor="#1f1a17" stroked="f">
                <v:path arrowok="t"/>
              </v:shape>
              <v:shape id="_x0000_s1085" style="position:absolute;left:8801;top:8664;width:37;height:339" coordsize="50,404" path="m12,l8,2r,4l8,6r2,2l12,20r4,20l18,69r2,34l24,179r4,73l28,254r,2l32,266r6,12l36,284r,8l28,296r-4,2l24,300r-2,2l14,318,6,336r-4,8l,358r2,18l6,400r4,4l14,404r2,-2l18,398r,l18,396,14,374,12,358r2,-12l16,344r,-2l16,342r8,-16l32,308r6,-4l44,302r2,-2l46,298r4,-20l50,278r,l50,276r,-2l44,264,38,252r,-47l34,125,32,83,28,48,24,18,20,2,16,,12,xe" fillcolor="#1f1a17" stroked="f">
                <v:path arrowok="t"/>
              </v:shape>
              <v:shape id="_x0000_s1086" style="position:absolute;left:8923;top:9116;width:49;height:118" coordsize="67,141" path="m2,l,4,,8,6,24,22,58r19,44l57,137r4,4l65,141r2,-4l67,133,51,96,31,54,16,18,10,4,8,,2,xe" fillcolor="#1f1a17" stroked="f">
                <v:path arrowok="t"/>
              </v:shape>
              <v:shape id="_x0000_s1087" style="position:absolute;left:9006;top:9156;width:35;height:78" coordsize="48,93" path="m36,2l34,8,26,26,14,52,,85r,4l4,93r4,l12,89,24,55,36,30,44,14,48,8r,-6l44,,40,,36,2xe" fillcolor="#1f1a17" stroked="f">
                <v:path arrowok="t"/>
              </v:shape>
              <v:shape id="_x0000_s1088" style="position:absolute;left:8798;top:8959;width:291;height:123" coordsize="396,147" path="m363,r-4,2l359,4r,2l359,6r8,24l377,54r6,24l385,95r,2l385,97r-22,8l327,115r-18,4l275,127r-46,6l205,135r-25,l154,133r-28,-4l96,125,70,121,50,119,32,117r-10,l14,115r,l14,115r,-6l12,97r,-7l14,82,24,56,30,44r,l30,42,28,40,26,38,22,36r-4,4l12,52,4,78,,88r,9l2,109r,8l2,117r,2l2,121r2,2l6,125r6,2l20,129r12,l48,131r22,2l94,137r30,4l152,145r28,2l205,147r26,-2l277,137r36,-6l329,127r24,-6l373,115r14,-6l393,107r2,-2l396,103r,-10l395,80,391,64,387,48,377,18,371,2,367,r-4,xe" fillcolor="#1f1a17" stroked="f">
                <v:path arrowok="t"/>
              </v:shape>
              <v:shape id="_x0000_s1089" style="position:absolute;left:8796;top:8757;width:30;height:53" coordsize="41,64" path="m1,2l,6r,4l19,38,31,60r2,2l39,64r2,-4l41,56,25,26,9,4,5,,1,2xe" fillcolor="#1f1a17" stroked="f">
                <v:path arrowok="t"/>
              </v:shape>
              <v:shape id="_x0000_s1090" style="position:absolute;left:8726;top:8859;width:102;height:71" coordsize="139,85" path="m105,73l88,71,60,69,30,65,6,59r-4,l,63r,4l4,71r28,6l66,81r30,2l109,85r4,-2l115,81,139,4r-2,4l133,8,129,4r,-4l125,10r-8,23l109,57r-4,16xe" fillcolor="#1f1a17" stroked="f">
                <v:path arrowok="t"/>
              </v:shape>
              <v:shape id="_x0000_s1091" style="position:absolute;left:8804;top:8914;width:12;height:25" coordsize="16,30" path="m6,l2,2,,6,4,26r2,4l12,30r4,-2l16,24,12,4,10,,6,xe" fillcolor="#1f1a17" stroked="f">
                <v:path arrowok="t"/>
              </v:shape>
              <v:shape id="_x0000_s1092" style="position:absolute;left:8689;top:9234;width:42;height:111" coordsize="58,132" path="m46,l44,2,42,6r,2l42,8r2,6l46,32r,10l42,52,38,66,30,78,22,96r-4,18l16,118r-4,2l12,116r-2,-8l10,70r,-4l6,64,,66r,4l,108r,8l,124r4,6l8,132r8,l20,128r6,-4l28,120r2,-2l30,116r4,-16l42,84,48,70,54,56,58,38r,-16l56,10,54,4,50,,46,xe" fillcolor="#1f1a17" stroked="f">
                <v:path arrowok="t"/>
              </v:shape>
              <v:shape id="_x0000_s1093" style="position:absolute;left:8996;top:9828;width:35;height:52" coordsize="48,63" path="m4,l,4,2,8,16,34,38,63r4,l46,61r2,-4l46,53,28,30,12,2,8,,4,xe" fillcolor="#1f1a17" stroked="f">
                <v:path arrowok="t"/>
              </v:shape>
              <v:shape id="_x0000_s1094" style="position:absolute;left:8822;top:9869;width:32;height:32" coordsize="44,38" path="m2,2l,6r2,4l14,22,36,38r4,l44,36r,-4l42,28,20,12,10,2,6,,2,2xe" fillcolor="#1f1a17" stroked="f">
                <v:path arrowok="t"/>
              </v:shape>
              <v:shape id="_x0000_s1095" style="position:absolute;left:8807;top:9841;width:171;height:174" coordsize="233,207" path="m22,l18,2r,4l18,16r,13l14,31r-4,4l6,39r,6l6,57,8,71r,16l8,91r,6l4,115,,129r,12l,147r4,6l18,161r26,12l74,183r24,6l118,195r32,6l180,207r11,l203,207r10,-4l221,199r4,-6l229,187r2,-6l233,173r,-12l231,149r-2,-6l229,143r,-4l227,133r-4,-6l217,119,207,107,197,99r-6,-4l180,87,166,75,154,65,144,51r-2,-2l138,49r-14,4l100,63,88,69,76,77,66,85r-6,8l60,97r4,4l68,101r4,-4l76,93r6,-6l88,83,98,77r20,-8l138,61r10,14l160,85r12,10l184,105r7,4l201,119r8,8l215,135r2,6l219,139r-2,6l219,151r2,10l221,171r,6l219,181r-2,6l213,191r-8,2l197,195r-12,l172,193r-26,-4l120,183r-20,-6l76,171,48,161,24,151,12,145r,-12l16,117,18,97,20,77,18,55r,-10l20,41r6,-2l30,37r,-4l30,6,28,2,22,xe" fillcolor="#1f1a17" stroked="f">
                <v:path arrowok="t"/>
              </v:shape>
              <v:shape id="_x0000_s1096" style="position:absolute;left:9024;top:9833;width:64;height:71" coordsize="88,85" path="m2,26l,26r,2l,47,2,65r4,4l10,69r4,-4l14,63r,-2l14,61,12,53r,-10l12,37r,-5l18,24r8,-6l34,12r6,-2l62,12r14,4l76,18r,6l76,32r,5l76,45r,4l62,53,44,59,34,63r-8,4l20,71r-6,4l14,77r,2l14,81r2,4l20,85r4,-2l34,75,48,69,66,63,82,59r2,l86,57r2,-2l88,51r,-4l88,39r,-13l88,16,86,10,82,6,58,,40,,34,,28,2,22,6r-6,4l8,20,2,26xm76,53r,l76,53r,2l76,55r,l76,53xe" fillcolor="#1f1a17" stroked="f">
                <v:path arrowok="t"/>
                <o:lock v:ext="edit" verticies="t"/>
              </v:shape>
              <v:shape id="_x0000_s1097" style="position:absolute;left:9041;top:9872;width:71;height:55" coordsize="97,66" path="m58,4r,l58,6r,4l60,12r2,2l69,22r8,10l85,46r-10,l64,46,52,48,38,52r-4,2l30,52,22,48,18,40,14,30,12,24,10,20r-6,l2,22,,26r2,6l6,44r4,6l14,54r4,6l24,64r4,2l34,66r4,l44,64,60,58r15,l85,58r6,l93,58r2,-2l97,54r,-2l95,42,91,32,87,24,81,16,71,6,65,2,62,,58,4xe" fillcolor="#1f1a17" stroked="f">
                <v:path arrowok="t"/>
              </v:shape>
              <v:shape id="_x0000_s1098" style="position:absolute;left:8839;top:9846;width:68;height:61" coordsize="92,73" path="m10,12l4,14,2,17r,6l,27,2,37r2,6l10,57r6,12l18,73r4,l26,71r,-4l26,67r,-2l14,39r,-6l12,25r,-2l14,21r,l14,21,28,17,46,14,62,10r8,2l76,29r4,22l84,53r4,2l92,53r,-4l88,29,80,4,74,,66,,54,,42,2,20,8,10,12xe" fillcolor="#1f1a17" stroked="f">
                <v:path arrowok="t"/>
              </v:shape>
              <v:shape id="_x0000_s1099" style="position:absolute;left:8858;top:9907;width:74;height:36" coordsize="100,42" path="m2,l,4r2,6l12,22,24,32r6,6l36,40r6,2l48,42r8,-4l64,30r6,-6l78,18r8,-4l94,14r4,-2l100,8,98,4,94,2,82,4,72,8r-8,6l56,22r-6,6l44,32,38,28,30,22,20,12,10,2,6,,2,xe" fillcolor="#1f1a17" stroked="f">
                <v:path arrowok="t"/>
              </v:shape>
              <v:shape id="_x0000_s1100" style="position:absolute;left:8816;top:9919;width:156;height:71" coordsize="213,84" path="m2,2l,6r2,4l14,22,30,46r8,6l52,58r16,6l90,70r40,10l156,84r4,l164,82r4,-4l172,72r7,-8l187,56r8,-8l207,46r4,-2l213,40r-2,-4l207,34r-8,2l193,38r-8,2l181,44,170,54r-8,10l158,68r-2,4l126,66,90,58,58,48,40,40,22,16,10,2,6,,2,2xe" fillcolor="#1f1a17" stroked="f">
                <v:path arrowok="t"/>
              </v:shape>
              <v:shape id="_x0000_s1101" style="position:absolute;left:8996;top:9040;width:155;height:801" coordsize="211,954" path="m120,r-2,4l116,6r,2l116,8r8,30l139,108r16,80l165,247r10,64l187,383r8,59l199,474r,52l195,597r-2,38l187,673r-6,32l173,731r-12,36l149,806r-12,42l127,886r-7,30l116,934r-18,6l78,944,60,942,44,940,18,934,8,930,4,928,,932r,4l4,940r12,4l44,952r18,2l82,954r10,l102,952r10,-4l122,944r2,-2l127,936r4,-16l139,890r10,-38l161,810r12,-39l185,737r8,-28l199,675r4,-38l207,599r4,-73l211,474r-6,-44l195,355,183,283r-6,-38l167,186,151,108,135,38,127,6,126,2,120,xe" fillcolor="#1f1a17" stroked="f">
                <v:path arrowok="t"/>
              </v:shape>
              <v:shape id="_x0000_s1102" style="position:absolute;left:8993;top:9899;width:140;height:94" coordsize="191,112" path="m2,2l,6r2,4l16,26,36,54r8,10l62,76,84,88r26,14l126,110r5,2l137,108r4,-6l147,94r8,-8l161,84r6,l173,84r10,2l187,86r4,-4l189,78r-2,-2l175,72r-10,l157,74r-8,2l139,86r-8,8l131,96r-1,2l122,94r-6,-2l98,82,76,70,56,58,46,48,26,20,10,2,6,,2,2xe" fillcolor="#1f1a17" stroked="f">
                <v:path arrowok="t"/>
              </v:shape>
              <v:shape id="_x0000_s1103" style="position:absolute;left:9057;top:9919;width:60;height:34" coordsize="81,40" path="m4,l,4,,8r4,6l10,24r4,4l20,32r6,4l32,38r27,2l75,38r4,-2l81,32,79,28,75,26,59,28,34,26,26,24,20,16,14,10,12,4,8,,4,xe" fillcolor="#1f1a17" stroked="f">
                <v:path arrowok="t"/>
              </v:shape>
              <v:shape id="_x0000_s1104" style="position:absolute;left:8897;top:9927;width:55;height:24" coordsize="75,28" path="m,4l,8r4,4l36,28r2,l40,28,52,24,73,14r2,-4l75,6,71,4r-4,l52,12,38,16,22,8,8,2,4,,,4xe" fillcolor="#1f1a17" stroked="f">
                <v:path arrowok="t"/>
              </v:shape>
              <v:shape id="_x0000_s1105" style="position:absolute;left:8876;top:8548;width:21;height:27" coordsize="28,32" path="m2,2l,6r,4l16,30r4,2l26,32r2,-4l26,24,10,2,6,,2,2xe" fillcolor="#1f1a17" stroked="f">
                <v:path arrowok="t"/>
              </v:shape>
              <v:shape id="_x0000_s1106" style="position:absolute;left:8980;top:8611;width:45;height:6;mso-wrap-style:square;mso-wrap-distance-left:9pt;mso-wrap-distance-top:0;mso-wrap-distance-right:9pt;mso-wrap-distance-bottom:0;mso-position-horizontal:absolute;mso-position-horizontal-relative:text;mso-position-vertical:absolute;mso-position-vertical-relative:text;v-text-anchor:top" coordsize="120,47" path="m,c10,8,40,47,60,47,80,47,107,10,120,e" filled="f" strokeweight=".25pt">
                <v:path arrowok="t"/>
              </v:shape>
            </v:group>
            <v:group id="_x0000_s1107" style="position:absolute;left:3366;top:12784;width:600;height:1920;flip:x" coordorigin="2267,2541" coordsize="531,1640">
              <v:shape id="_x0000_s1108" style="position:absolute;left:2616;top:4023;width:57;height:34" coordsize="57,34" path="m52,17hel16,33r-8,l4,33,2,31,,27,,25,2,21r,-2l2,19,40,r8,l54,2r2,4l56,8r,4l54,13r-2,2l52,17e" stroked="f">
                <v:stroke endcap="round"/>
                <v:shadow color="#969696"/>
                <v:path arrowok="t"/>
              </v:shape>
              <v:shape id="_x0000_s1109" style="position:absolute;left:2561;top:3600;width:178;height:338" coordsize="178,338" path="m,21hel,35,,46,2,58,4,69,6,79,8,90r2,12l13,113r2,12l19,134r4,10l27,153r4,10l36,172r6,8l46,190r6,13l57,218r4,14l65,245r4,15l73,274r3,15l80,303r2,5l84,312r2,4l90,322r2,3l93,329r4,2l99,333r10,2l116,337r8,l134,337r7,l151,337r9,-2l168,333r4,-11l175,308r2,-13l177,281r,-11l177,257r-2,-14l174,230r-2,-10l170,209r-4,-10l162,188r-6,-10l153,169r-6,-10l139,151r-2,-5l135,136r-3,-13l128,105,126,84,124,61r,-28l128,,,21e" fillcolor="#f9d2c1" stroked="f">
                <v:stroke endcap="round"/>
                <v:shadow color="#969696"/>
                <v:path arrowok="t"/>
              </v:shape>
              <v:shape id="_x0000_s1110" style="position:absolute;left:2561;top:3600;width:178;height:338" coordsize="178,338" path="m,21hel,35,,46,2,58,4,69,6,79,8,90r2,12l13,113r2,12l19,134r4,10l27,153r4,10l36,172r6,8l46,190r6,13l57,218r4,14l65,245r4,15l73,274r3,15l80,303r2,5l84,312r2,4l90,322r2,3l93,329r4,2l99,333r10,2l116,337r8,l134,337r7,l151,337r9,-2l168,333r4,-11l175,308r2,-13l177,281r,-11l177,257r-2,-14l174,230r-2,-10l170,209r-4,-10l162,188r-6,-10l153,169r-6,-10l139,151r-2,-5l135,136r-3,-13l128,105,126,84,124,61r,-28l128,,,21e" filled="f" fillcolor="#0c9" strokecolor="#1f1a17" strokeweight="1pt">
                <v:stroke startarrowwidth="narrow" startarrowlength="short" endarrowwidth="narrow" endarrowlength="short" endcap="round"/>
                <v:shadow color="#969696"/>
                <v:path arrowok="t"/>
              </v:shape>
              <v:shape id="_x0000_s1111" style="position:absolute;left:2643;top:3908;width:108;height:105" coordsize="108,105" path="m,27hel,27,,25,,21,,19r,l,17,,16r2,l11,14r10,l29,14r9,l48,14r9,l65,12r9,-2l76,8r4,l82,4,84,2r4,l90,r2,l95,2r2,4l99,10r2,4l101,19r-2,6l99,29r,6l99,39r2,1l101,40r2,2l103,42r2,2l105,44r2,l107,46r,4l107,54r,4l105,62r,3l105,69r,4l105,77r-4,l97,75r-4,l92,75r-4,l84,75r-4,2l76,77r-4,4l69,83r-4,1l61,88r-4,2l53,94r-5,2l44,100r-2,l38,102r-2,l32,104r-1,l29,104r-4,l23,102r-2,l19,100,17,98,15,96,13,94r,-2l13,88r,-2l17,81r2,-8l19,67,17,62,13,56,11,50,10,44,8,39,,27e" stroked="f">
                <v:stroke endcap="round"/>
                <v:shadow color="#969696"/>
                <v:path arrowok="t"/>
              </v:shape>
              <v:shape id="_x0000_s1112" style="position:absolute;left:2643;top:3908;width:108;height:105" coordsize="108,105" path="m,27hel,27,,25,,21,,19r,l,17,,16r2,l11,14r10,l29,14r9,l48,14r9,l65,12r9,-2l76,8r4,l82,4,84,2r4,l90,r2,l95,2r2,4l99,10r2,4l101,19r-2,6l99,29r,6l99,39r2,1l101,40r2,2l103,42r2,2l105,44r2,l107,46r,4l107,54r,4l105,62r,3l105,69r,4l105,77r-4,l97,75r-4,l92,75r-4,l84,75r-4,2l76,77r-4,4l69,83r-4,1l61,88r-4,2l53,94r-5,2l44,100r-2,l38,102r-2,l32,104r-1,l29,104r-4,l23,102r-2,l19,100,17,98,15,96,13,94r,-2l13,88r,-2l17,81r2,-8l19,67,17,62,13,56,11,50,10,44,8,39,,27e" filled="f" fillcolor="#0c9" strokecolor="#1f1a17" strokeweight="1pt">
                <v:stroke startarrowwidth="narrow" startarrowlength="short" endarrowwidth="narrow" endarrowlength="short" endcap="round"/>
                <v:shadow color="#969696"/>
                <v:path arrowok="t"/>
              </v:shape>
              <v:shape id="_x0000_s1113" style="position:absolute;left:2660;top:3966;width:129;height:192" coordsize="129,192" path="m,59hel,55,,53,,49,,48,,44,,42,2,40,4,38r2,l8,36r4,l14,36r3,l19,36r4,2l25,38r,-6l27,28r,-3l27,21r,-6l27,11r,-4l27,4,31,2r4,l40,r4,l48,r4,2l55,2r4,2l63,4r4,1l71,5r4,2l76,9r4,2l84,13r2,2l88,15r,l88,17r,l88,17r,l88,19r,l88,21r,l88,23r,2l88,26r,2l88,28r2,2l90,30r2,2l92,32r2,2l96,34r,l97,36r,l99,36r,l99,38r,l99,38r,2l99,40r,l101,42r,l101,44r-2,l99,46r,l99,48r2,1l103,55r2,8l107,69r2,7l111,82r2,8l115,95r1,8l116,105r,l116,107r,l116,107r,2l118,109r,l122,115r2,7l126,128r2,6l128,141r,6l128,153r-2,7l126,164r-2,4l124,172r-2,2l118,178r-2,2l113,182r-2,1l103,187r-9,2l86,191r-10,l67,191r-8,l50,189r-8,l38,189r-3,l33,187r-4,-2l27,185r-4,-2l21,182r-4,-4l17,178r,-2l15,176r,l14,174r,l12,172r,-2l10,162r,-7l10,147r2,-8l12,132r,-8l12,116r-2,-7l10,105r,-4l8,97r,-2l6,92r,-4l4,84r,-2l4,80r,-2l4,76r,-2l4,72,2,70r,-1l2,67,,59e" fillcolor="#1d5ea5" stroked="f">
                <v:stroke endcap="round"/>
                <v:shadow color="#969696"/>
                <v:path arrowok="t"/>
              </v:shape>
              <v:shape id="_x0000_s1114" style="position:absolute;left:2660;top:3966;width:129;height:192" coordsize="129,192" path="m,59hel,55,,53,,49,,48,,44,,42,2,40,4,38r2,l8,36r4,l14,36r3,l19,36r4,2l25,38r,-6l27,28r,-3l27,21r,-6l27,11r,-4l27,4,31,2r4,l40,r4,l48,r4,2l55,2r4,2l63,4r4,1l71,5r4,2l76,9r4,2l84,13r2,2l88,15r,l88,17r,l88,17r,l88,19r,l88,21r,l88,23r,2l88,26r,2l88,28r2,2l90,30r2,2l92,32r2,2l96,34r,l97,36r,l99,36r,l99,38r,l99,38r,2l99,40r,l101,42r,l101,44r-2,l99,46r,l99,48r2,1l103,55r2,8l107,69r2,7l111,82r2,8l115,95r1,8l116,105r,l116,107r,l116,107r,2l118,109r,l122,115r2,7l126,128r2,6l128,141r,6l128,153r-2,7l126,164r-2,4l124,172r-2,2l118,178r-2,2l113,182r-2,1l103,187r-9,2l86,191r-10,l67,191r-8,l50,189r-8,l38,189r-3,l33,187r-4,-2l27,185r-4,-2l21,182r-4,-4l17,178r,-2l15,176r,l14,174r,l12,172r,-2l10,162r,-7l10,147r2,-8l12,132r,-8l12,116r-2,-7l10,105r,-4l8,97r,-2l6,92r,-4l4,84r,-2l4,80r,-2l4,76r,-2l4,72,2,70r,-1l2,67,,59e" filled="f" fillcolor="#0c9" strokecolor="#1f1a17" strokeweight="1pt">
                <v:stroke startarrowwidth="narrow" startarrowlength="short" endarrowwidth="narrow" endarrowlength="short" endcap="round"/>
                <v:shadow color="#969696"/>
                <v:path arrowok="t"/>
              </v:shape>
              <v:shape id="_x0000_s1115" style="position:absolute;left:2670;top:4105;width:119;height:55" coordsize="119,55" path="m,hel,4,,8r,2l,14r,4l,21r,2l,27r2,4l4,35r3,2l9,41r4,3l17,46r4,2l25,50r7,2l40,52r5,2l51,54r6,l63,54r7,l76,54r4,-2l86,52r3,-4l95,46r6,-2l105,41r3,-4l110,35r2,-2l114,29r2,-4l116,21r,-3l118,14r,-2l118,8r-8,8l101,21,91,23,80,27r-12,l59,29r-12,l38,29,32,27r-4,l25,25,21,23,17,21,13,18,9,16,7,12,,e" stroked="f">
                <v:stroke endcap="round"/>
                <v:shadow color="#969696"/>
                <v:path arrowok="t"/>
              </v:shape>
              <v:shape id="_x0000_s1116" style="position:absolute;left:2670;top:4105;width:119;height:55" coordsize="119,55" path="m,hel,4,,8r,2l,14r,4l,21r,2l,27r2,4l4,35r3,2l9,41r4,3l17,46r4,2l25,50r7,2l40,52r5,2l51,54r6,l63,54r7,l76,54r4,-2l86,52r3,-4l95,46r6,-2l105,41r3,-4l110,35r2,-2l114,29r2,-4l116,21r,-3l118,14r,-2l118,8r-8,8l101,21,91,23,80,27r-12,l59,29r-12,l38,29,32,27r-4,l25,25,21,23,17,21,13,18,9,16,7,12,,e" filled="f" fillcolor="#0c9" strokecolor="#1f1a17" strokeweight="1pt">
                <v:stroke startarrowwidth="narrow" startarrowlength="short" endarrowwidth="narrow" endarrowlength="short" endcap="round"/>
                <v:shadow color="#969696"/>
                <v:path arrowok="t"/>
              </v:shape>
              <v:shape id="_x0000_s1117" style="position:absolute;left:2563;top:3619;width:123;height:43" coordsize="123,43" path="m,6hel,8r,4l,14r,2l,19r,2l,23r,4l2,27r2,2l6,29r2,2l9,31r2,l13,33r2,l15,33r,l17,35r,l19,35r,l21,35r,l29,37r7,l42,39r6,1l51,40r8,2l65,42r7,l74,42r4,l82,42r6,l91,42r4,l99,42r2,l103,42r2,l109,42r2,l112,42r4,-2l118,40r2,l120,39r,-2l120,35r,-4l120,29r,-2l120,25r,-2l122,21r,-4l122,16r,-4l122,10,120,6r,-4l120,,,6e" fillcolor="#d8aa98" stroked="f">
                <v:stroke endcap="round"/>
                <v:shadow color="#969696"/>
                <v:path arrowok="t"/>
              </v:shape>
              <v:shape id="_x0000_s1118" style="position:absolute;left:2614;top:3732;width:74;height:60" coordsize="74,60" path="m,hel4,6r4,8l10,19r4,8l18,33r3,5l27,42r8,2l39,46r5,2l50,48r4,l60,48r3,-4l69,40r2,-5l73,38r,4l71,46r,2l69,52r-2,2l65,56r-2,l58,59r-8,l42,59r-7,l29,56,23,52,18,46,16,38,,e" fillcolor="#d8aa98" stroked="f">
                <v:stroke endcap="round"/>
                <v:shadow color="#969696"/>
                <v:path arrowok="t"/>
              </v:shape>
              <v:shape id="_x0000_s1119" style="position:absolute;left:2368;top:3594;width:133;height:313" coordsize="133,313" path="m,hel2,12r,9l4,33r,9l6,54,8,64r,11l10,85r2,21l12,127r,21l12,167r-2,21l10,209r,19l10,249r2,8l14,263r2,7l18,278r2,8l21,293r,8l23,307r12,2l46,310r12,l67,312r12,l90,310r12,l111,307r6,-18l119,272r2,-17l121,238r-2,-18l119,203r,-19l121,167r2,-2l123,161r,-2l124,157r,-2l124,152r2,-2l126,148r2,-17l130,113r,-17l132,79r,-17l132,44r,-17l132,10,,e" fillcolor="#f9d2c1" stroked="f">
                <v:stroke endcap="round"/>
                <v:shadow color="#969696"/>
                <v:path arrowok="t"/>
              </v:shape>
              <v:shape id="_x0000_s1120" style="position:absolute;left:2368;top:3594;width:133;height:313" coordsize="133,313" path="m,hel2,12r,9l4,33r,9l6,54,8,64r,11l10,85r2,21l12,127r,21l12,167r-2,21l10,209r,19l10,249r2,8l14,263r2,7l18,278r2,8l21,293r,8l23,307r12,2l46,310r12,l67,312r12,l90,310r12,l111,307r6,-18l119,272r2,-17l121,238r-2,-18l119,203r,-19l121,167r2,-2l123,161r,-2l124,157r,-2l124,152r2,-2l126,148r2,-17l130,113r,-17l132,79r,-17l132,44r,-17l132,10,,e" filled="f" fillcolor="#0c9" strokecolor="#1f1a17" strokeweight="1pt">
                <v:stroke startarrowwidth="narrow" startarrowlength="short" endarrowwidth="narrow" endarrowlength="short" endcap="round"/>
                <v:shadow color="#969696"/>
                <v:path arrowok="t"/>
              </v:shape>
              <v:shape id="_x0000_s1121" style="position:absolute;left:2382;top:3880;width:117;height:115" coordsize="117,115" path="m,19hel,17,,15,,13,,11,,9r,l2,7r,l7,5r6,l17,7r6,l27,9r5,2l38,13r4,l49,15r6,l61,15r6,-2l72,13r6,-2l84,9,89,7,91,5r2,l95,3r2,l99,1r2,l105,1,107,r2,7l109,15r,8l109,30r-2,8l107,45r2,8l109,61r1,4l112,68r,6l114,78r,4l116,86r,4l114,93r,4l112,99r-2,l107,101r-2,2l101,103r-2,2l97,105r-9,2l80,109r-10,2l63,112r-8,l46,114r-8,l28,112r,l27,112r-2,l23,111r-2,l19,111r-2,-2l17,107r-4,-4l13,95,11,90r,-6l13,78r,-6l13,67r,-6l13,57,11,55,9,51r,-2l7,45,6,44,4,42,2,38,,19e" stroked="f">
                <v:stroke endcap="round"/>
                <v:shadow color="#969696"/>
                <v:path arrowok="t"/>
              </v:shape>
              <v:shape id="_x0000_s1122" style="position:absolute;left:2382;top:3880;width:117;height:115" coordsize="117,115" path="m,19hel,17,,15,,13,,11,,9r,l2,7r,l7,5r6,l17,7r6,l27,9r5,2l38,13r4,l49,15r6,l61,15r6,-2l72,13r6,-2l84,9,89,7,91,5r2,l95,3r2,l99,1r2,l105,1,107,r2,7l109,15r,8l109,30r-2,8l107,45r2,8l109,61r1,4l112,68r,6l114,78r,4l116,86r,4l114,93r,4l112,99r-2,l107,101r-2,2l101,103r-2,2l97,105r-9,2l80,109r-10,2l63,112r-8,l46,114r-8,l28,112r,l27,112r-2,l23,111r-2,l19,111r-2,-2l17,107r-4,-4l13,95,11,90r,-6l13,78r,-6l13,67r,-6l13,57,11,55,9,51r,-2l7,45,6,44,4,42,2,38,,19e" filled="f" fillcolor="#0c9" strokecolor="#1f1a17" strokeweight="1pt">
                <v:stroke startarrowwidth="narrow" startarrowlength="short" endarrowwidth="narrow" endarrowlength="short" endcap="round"/>
                <v:shadow color="#969696"/>
                <v:path arrowok="t"/>
              </v:shape>
              <v:shape id="_x0000_s1123" style="position:absolute;left:2361;top:3958;width:138;height:185" coordsize="138,185" path="m36,61hel36,57r2,-3l38,50r,-2l40,44r,-4l42,36r2,-2l46,34r2,l49,34r4,l57,34r4,-1l67,33r3,l70,31r,-2l68,27,67,23,65,21r,-4l67,13r1,-1l74,10,80,8,84,6,89,4r6,l99,2r6,l110,r4,4l116,6r,4l118,12r,3l118,17r,2l118,19r6,-2l128,17r3,l133,17r,l135,19r-2,l133,21r,6l135,33r,5l135,42r,6l135,54r,5l135,63r,2l135,65r,l135,65r2,l137,65r,l137,65r,4l135,73r,4l135,80r,2l133,86r,4l133,94r,7l133,111r2,8l135,128r,10l135,145r-2,8l130,161r-2,4l126,167r-2,1l120,170r-2,l114,172r-2,l109,174r-10,4l88,180r-10,2l68,184r-11,l48,184r-12,l27,182r-4,-4l21,176r-4,-4l13,170r-2,-3l7,163,6,161,4,157,2,153r,-4l,145r,-3l,138r,-4l,130r2,-4l4,124r,-3l6,117r1,-4l9,109r2,-2l13,103r2,-3l17,100r,-2l19,96r,-2l21,94r,-2l23,90r,-2l25,86r2,-2l27,80r1,-2l28,75r2,-2l30,69r2,-2l36,61e" fillcolor="#1d5ea5" stroked="f">
                <v:stroke endcap="round"/>
                <v:shadow color="#969696"/>
                <v:path arrowok="t"/>
              </v:shape>
              <v:shape id="_x0000_s1124" style="position:absolute;left:2361;top:3958;width:138;height:185" coordsize="138,185" path="m36,61hel36,57r2,-3l38,50r,-2l40,44r,-4l42,36r2,-2l46,34r2,l49,34r4,l57,34r4,-1l67,33r3,l70,31r,-2l68,27,67,23,65,21r,-4l67,13r1,-1l74,10,80,8,84,6,89,4r6,l99,2r6,l110,r4,4l116,6r,4l118,12r,3l118,17r,2l118,19r6,-2l128,17r3,l133,17r,l135,19r-2,l133,21r,6l135,33r,5l135,42r,6l135,54r,5l135,63r,2l135,65r,l135,65r2,l137,65r,l137,65r,4l135,73r,4l135,80r,2l133,86r,4l133,94r,7l133,111r2,8l135,128r,10l135,145r-2,8l130,161r-2,4l126,167r-2,1l120,170r-2,l114,172r-2,l109,174r-10,4l88,180r-10,2l68,184r-11,l48,184r-12,l27,182r-4,-4l21,176r-4,-4l13,170r-2,-3l7,163,6,161,4,157,2,153r,-4l,145r,-3l,138r,-4l,130r2,-4l4,124r,-3l6,117r1,-4l9,109r2,-2l13,103r2,-3l17,100r,-2l19,96r,-2l21,94r,-2l23,90r,-2l25,86r2,-2l27,80r1,-2l28,75r2,-2l30,69r2,-2l36,61e" filled="f" fillcolor="#0c9" strokecolor="#1f1a17" strokeweight="1pt">
                <v:stroke startarrowwidth="narrow" startarrowlength="short" endarrowwidth="narrow" endarrowlength="short" endcap="round"/>
                <v:shadow color="#969696"/>
                <v:path arrowok="t"/>
              </v:shape>
              <v:shape id="_x0000_s1125" style="position:absolute;left:2361;top:4079;width:138;height:64" coordsize="138,64" path="m4,hel4,3r,4l6,11r3,2l13,17r4,2l21,23r2,1l25,26r2,l28,26r2,2l32,28r2,l36,30r2,l44,30r7,l57,30r8,l72,32r6,l86,30r7,l97,28r4,l105,28r4,-2l112,24r4,-1l120,21r2,-2l124,17r2,l128,15r,-2l130,13r1,-2l133,9r,-2l135,11r,2l137,15r,4l137,21r,2l137,24r-2,4l135,30r-2,4l133,36r-2,4l130,42r-2,2l126,46r-2,1l120,49r-4,2l112,53r-3,2l105,57r-4,l97,59r-6,l84,61r-8,l67,63r-8,l49,63r-7,l32,63,27,61,23,59,19,57,15,53,13,49,11,47,9,44,7,40,4,36,2,32r,-2l,26,,24,,21,,17,,15,,11,4,e" stroked="f">
                <v:stroke endcap="round"/>
                <v:shadow color="#969696"/>
                <v:path arrowok="t"/>
              </v:shape>
              <v:shape id="_x0000_s1126" style="position:absolute;left:2361;top:4079;width:138;height:64" coordsize="138,64" path="m4,hel4,3r,4l6,11r3,2l13,17r4,2l21,23r2,1l25,26r2,l28,26r2,2l32,28r2,l36,30r2,l44,30r7,l57,30r8,l72,32r6,l86,30r7,l97,28r4,l105,28r4,-2l112,24r4,-1l120,21r2,-2l124,17r2,l128,15r,-2l130,13r1,-2l133,9r,-2l135,11r,2l137,15r,4l137,21r,2l137,24r-2,4l135,30r-2,4l133,36r-2,4l130,42r-2,2l126,46r-2,1l120,49r-4,2l112,53r-3,2l105,57r-4,l97,59r-6,l84,61r-8,l67,63r-8,l49,63r-7,l32,63,27,61,23,59,19,57,15,53,13,49,11,47,9,44,7,40,4,36,2,32r,-2l,26,,24,,21,,17,,15,,11,4,e" filled="f" fillcolor="#0c9" strokecolor="#1f1a17" strokeweight="1pt">
                <v:stroke startarrowwidth="narrow" startarrowlength="short" endarrowwidth="narrow" endarrowlength="short" endcap="round"/>
                <v:shadow color="#969696"/>
                <v:path arrowok="t"/>
              </v:shape>
              <v:shape id="_x0000_s1127" style="position:absolute;left:2372;top:3606;width:127;height:39" coordsize="127,39" path="m2,hel2,4,,6,,9r,4l2,17r,2l2,23r,4l10,27r6,l21,29r8,1l35,30r7,2l48,34r6,l63,34r10,2l82,36r10,2l101,36r8,l119,34r7,-4l126,29r,-2l126,23r,-4l126,17r,-4l126,9r,-3l113,6r-12,l88,6,77,6,63,6,52,6,40,4,27,2,2,e" fillcolor="#d8aa98" stroked="f">
                <v:stroke endcap="round"/>
                <v:shadow color="#969696"/>
                <v:path arrowok="t"/>
              </v:shape>
              <v:shape id="_x0000_s1128" style="position:absolute;left:2399;top:3740;width:70;height:52" coordsize="70,52" path="m,hel2,6r2,5l6,17r4,6l11,29r4,3l21,36r6,2l32,38r6,2l44,40r6,l55,38r6,-2l65,32r4,-5l69,30r,4l67,36r-2,4l63,42r-2,2l57,46r-4,2l46,50r-8,1l32,50,25,48,19,44,13,40,10,34,8,27,,e" fillcolor="#d8aa98" stroked="f">
                <v:stroke endcap="round"/>
                <v:shadow color="#969696"/>
                <v:path arrowok="t"/>
              </v:shape>
              <v:shape id="_x0000_s1129" style="position:absolute;left:2323;top:3261;width:386;height:376" coordsize="386,376" path="m70,71hel89,71r17,2l124,75r19,l160,77r17,l194,73r19,-4l219,67r8,-4l234,60r6,-6l248,50r5,-6l261,41r6,-4l278,33r12,-6l301,23r11,-5l322,14r11,-4l345,6,356,r,12l356,21r,8l356,35r,7l356,50r,10l356,71r4,29l364,111r4,12l370,132r2,12l373,157r2,12l377,180r2,12l383,209r,19l385,245r,19l385,282r-2,17l383,318r-2,17l379,339r,2l377,343r-2,2l375,349r-2,2l372,352r-2,2l366,358r-2,2l362,362r-2,4l358,368r-2,2l352,372r-1,l335,374r-15,1l305,375r-15,l274,375r-15,-1l244,372r-15,-2l225,368r-6,-2l215,362r-4,-4l208,354r-4,-5l200,345r-2,-6l194,343r-2,4l188,349r-1,3l183,354r-2,4l177,358r-4,2l154,360r-19,2l116,362r-17,l80,360,63,356,45,351,28,341r-3,-2l23,337r-4,-2l17,333r-4,-2l11,330,9,326,5,324r,-2l4,320r,l2,318r,-2l2,314,,312r,-2l,299,,289,,278,,266,,255,2,243r2,-9l5,222r2,-3l7,215r2,-4l11,207r2,-4l13,199r2,-2l15,194r2,-12l19,169r4,-14l25,142r1,-13l28,119r,-6l28,111r,-7l28,96r,-6l28,83r,-8l30,69r2,-6l36,56,70,71e" fillcolor="#1d5ea5" stroked="f">
                <v:stroke endcap="round"/>
                <v:shadow color="#969696"/>
                <v:path arrowok="t"/>
              </v:shape>
              <v:shape id="_x0000_s1130" style="position:absolute;left:2323;top:3261;width:386;height:376" coordsize="386,376" path="m70,71hel89,71r17,2l124,75r19,l160,77r17,l194,73r19,-4l219,67r8,-4l234,60r6,-6l248,50r5,-6l261,41r6,-4l278,33r12,-6l301,23r11,-5l322,14r11,-4l345,6,356,r,12l356,21r,8l356,35r,7l356,50r,10l356,71r4,29l364,111r4,12l370,132r2,12l373,157r2,12l377,180r2,12l383,209r,19l385,245r,19l385,282r-2,17l383,318r-2,17l379,339r,2l377,343r-2,2l375,349r-2,2l372,352r-2,2l366,358r-2,2l362,362r-2,4l358,368r-2,2l352,372r-1,l335,374r-15,1l305,375r-15,l274,375r-15,-1l244,372r-15,-2l225,368r-6,-2l215,362r-4,-4l208,354r-4,-5l200,345r-2,-6l194,343r-2,4l188,349r-1,3l183,354r-2,4l177,358r-4,2l154,360r-19,2l116,362r-17,l80,360,63,356,45,351,28,341r-3,-2l23,337r-4,-2l17,333r-4,-2l11,330,9,326,5,324r,-2l4,320r,l2,318r,-2l2,314,,312r,-2l,299,,289,,278,,266,,255,2,243r2,-9l5,222r2,-3l7,215r2,-4l11,207r2,-4l13,199r2,-2l15,194r2,-12l19,169r4,-14l25,142r1,-13l28,119r,-6l28,111r,-7l28,96r,-6l28,83r,-8l30,69r2,-6l36,56,70,71e" filled="f" fillcolor="#0c9" strokecolor="#1f1a17" strokeweight="1pt">
                <v:stroke startarrowwidth="narrow" startarrowlength="short" endarrowwidth="narrow" endarrowlength="short" endcap="round"/>
                <v:shadow color="#969696"/>
                <v:path arrowok="t"/>
              </v:shape>
              <v:shape id="_x0000_s1131" style="position:absolute;left:2473;top:3529;width:53;height:74" coordsize="53,74" path="m,hel8,10r6,9l19,27r8,10l33,46r5,10l46,63r6,10e" filled="f" fillcolor="#0c9" strokecolor="#1f1a17" strokeweight="1pt">
                <v:stroke startarrowwidth="narrow" startarrowlength="short" endarrowwidth="narrow" endarrowlength="short" endcap="round"/>
                <v:shadow color="#969696"/>
                <v:path arrowok="t"/>
              </v:shape>
              <v:shape id="_x0000_s1132" style="position:absolute;left:2521;top:3275;width:157;height:70" coordsize="157,70" path="m,69hel2,69r4,l8,67r3,l13,67r4,-2l19,65r2,l31,61,42,55r9,-4l59,46,69,40r9,-4l88,30r9,-5l109,19r5,-4l120,11r6,-2l132,7r5,-2l145,4r6,-2l156,r,7l156,11r,2l156,15r,2l156,19r,4l156,30r-7,l143,30r-6,l133,32r-3,l124,32r-4,2l114,36r-1,l109,36r-4,2l101,40r-4,l93,42r-3,2l88,44r-8,2l74,49r-5,2l63,53r-6,2l51,57r-5,2l38,59,,69e" fillcolor="#173486" stroked="f">
                <v:stroke endcap="round"/>
                <v:shadow color="#969696"/>
                <v:path arrowok="t"/>
              </v:shape>
              <v:shape id="_x0000_s1133" style="position:absolute;left:2431;top:2645;width:253;height:344" coordsize="253,344" path="m39,216hel39,212r,-1l39,207r,-4l39,201r1,-4l40,195r,-4l35,189r-6,-3l25,184r-6,-4l16,176r-4,-4l8,167,6,163,4,159,2,155,,149r,-4l,142r,-4l,134r2,-6l2,128r2,-2l4,126r2,-2l8,124r2,l12,123r2,l16,121r2,-2l19,119r2,-2l21,115r2,-2l25,113r2,-2l29,111r,-2l29,109r2,-2l31,107r,-2l31,105r2,-2l39,98r5,-6l50,84r4,-7l56,69r4,-8l61,54r4,-8l65,42r2,-4l69,36r4,-3l75,31r4,-2l80,27r4,-2l86,25r2,-2l90,23r2,-2l94,19r2,-2l98,15r2,-2l103,11r2,-1l109,6r4,l117,4r4,-2l126,2,130,r13,l157,r13,l183,r14,l210,r15,l239,2r2,l241,2r2,2l244,6r,2l246,10r,1l246,11r2,8l250,27r2,7l252,42r,10l252,59r,8l252,75r,3l250,80r,2l250,86r-2,2l248,92r,2l248,98r-2,11l246,121r,11l248,144r,9l246,165r,11l243,188r-2,3l239,197r-2,4l235,205r-2,4l229,212r-2,6l225,222r-2,4l222,228r-2,4l218,235r,4l216,241r-4,4l210,247r-4,4l203,253r-6,2l191,256r-4,2l182,258r-6,l172,260r2,6l176,272r,6l176,283r,6l176,295r,7l176,308r,2l176,310r,2l176,312r,l176,314r-2,l174,316r-2,2l168,322r-2,3l162,329r-1,4l157,337r-4,2l149,341r-4,2l140,343r-6,l130,343r-6,l121,341r-6,-2l111,335r-2,-2l105,331r-4,-2l100,327r-4,-2l94,322r-4,-2l88,318r-2,l86,318r,l86,316r,l86,316r,-2l84,314r-2,-2l80,310r-1,-2l77,306r,-2l75,302r-2,-1l71,299r-4,-6l63,287r-3,-8l54,274r-4,-6l46,262r-4,-6l39,249r,-2l39,245r,-4l39,239r,-4l39,234r,-4l39,228r,-12e" fillcolor="#f9d2c1" stroked="f">
                <v:stroke endcap="round"/>
                <v:shadow color="#969696"/>
                <v:path arrowok="t"/>
              </v:shape>
              <v:shape id="_x0000_s1134" style="position:absolute;left:2431;top:2645;width:253;height:344" coordsize="253,344" path="m39,216hel39,212r,-1l39,207r,-4l39,201r1,-4l40,195r,-4l35,189r-6,-3l25,184r-6,-4l16,176r-4,-4l8,167,6,163,4,159,2,155,,149r,-4l,142r,-4l,134r2,-6l2,128r2,-2l4,126r2,-2l8,124r2,l12,123r2,l16,121r2,-2l19,119r2,-2l21,115r2,-2l25,113r2,-2l29,111r,-2l29,109r2,-2l31,107r,-2l31,105r2,-2l39,98r5,-6l50,84r4,-7l56,69r4,-8l61,54r4,-8l65,42r2,-4l69,36r4,-3l75,31r4,-2l80,27r4,-2l86,25r2,-2l90,23r2,-2l94,19r2,-2l98,15r2,-2l103,11r2,-1l109,6r4,l117,4r4,-2l126,2,130,r13,l157,r13,l183,r14,l210,r15,l239,2r2,l241,2r2,2l244,6r,2l246,10r,1l246,11r2,8l250,27r2,7l252,42r,10l252,59r,8l252,75r,3l250,80r,2l250,86r-2,2l248,92r,2l248,98r-2,11l246,121r,11l248,144r,9l246,165r,11l243,188r-2,3l239,197r-2,4l235,205r-2,4l229,212r-2,6l225,222r-2,4l222,228r-2,4l218,235r,4l216,241r-4,4l210,247r-4,4l203,253r-6,2l191,256r-4,2l182,258r-6,l172,260r2,6l176,272r,6l176,283r,6l176,295r,7l176,308r,2l176,310r,2l176,312r,l176,314r-2,l174,316r-2,2l168,322r-2,3l162,329r-1,4l157,337r-4,2l149,341r-4,2l140,343r-6,l130,343r-6,l121,341r-6,-2l111,335r-2,-2l105,331r-4,-2l100,327r-4,-2l94,322r-4,-2l88,318r-2,l86,318r,l86,316r,l86,316r,-2l84,314r-2,-2l80,310r-1,-2l77,306r,-2l75,302r-2,-1l71,299r-4,-6l63,287r-3,-8l54,274r-4,-6l46,262r-4,-6l39,249r,-2l39,245r,-4l39,239r,-4l39,234r,-4l39,228r,-12e" filled="f" fillcolor="#0c9" strokecolor="#1f1a17" strokeweight="1pt">
                <v:stroke startarrowwidth="narrow" startarrowlength="short" endarrowwidth="narrow" endarrowlength="short" endcap="round"/>
                <v:shadow color="#969696"/>
                <v:path arrowok="t"/>
              </v:shape>
              <v:shape id="_x0000_s1135" style="position:absolute;left:2292;top:2892;width:478;height:458" coordsize="478,458" path="m67,50hel67,50r,-2l69,46r,-2l69,44r,-2l71,42r,-2l75,36r5,-7l82,23r4,-4l90,13,96,9r5,-3l109,4r8,-2l126,2,134,r9,l151,r9,l168,r10,l185,9r8,8l200,27r8,9l216,44r7,8l233,61r7,8l246,73r6,5l258,82r5,4l269,88r8,l282,88r8,-2l298,78r5,-7l309,63r2,-9l313,44r,-10l313,25r,-12l319,13r5,-2l330,11r4,l340,11r3,l349,13r8,2l359,17r3,l364,19r4,2l370,23r4,2l376,27r2,2l387,34r10,6l404,46r6,6l418,59r5,6l431,73r6,7l443,88r3,10l452,109r4,12l460,134r4,13l467,159r4,11l473,174r,6l475,184r,5l477,195r,4l477,203r,2l473,216r-8,10l458,233r-10,8l437,247r-12,6l412,256r-11,2l399,258r,-2l397,256r,-2l395,251r,-2l393,247r,-2l393,254r2,10l395,274r2,9l397,295r2,9l399,314r,9l399,327r,2l399,333r-2,4l397,339r,4l397,344r,4l399,350r2,4l403,356r1,4l406,362r2,2l408,365r-2,4l404,371r-1,2l401,377r-2,2l397,381r-4,2l389,385r-4,2l364,392r-21,8l322,411r-21,12l282,434r-17,12l252,452r-12,3l223,455r-15,2l193,457r-17,-2l160,455r-17,l128,454r-17,l105,452r-8,l90,450r-6,-4l78,442r-5,-2l67,434r-4,-3l63,429r,-2l63,425r2,-4l65,417r,-2l65,411r,-3l63,406r,-2l61,402r,-2l59,398r-2,-2l56,394r,-2l54,390r,l54,388r,-1l54,385r,-2l54,381r2,-2l56,377r1,-2l59,375r2,-2l63,371r2,-2l67,367r2,-2l71,346r4,-21l76,306r2,-21l82,266r4,-19l94,228r7,-18l97,203r-3,-8l88,189r-4,-5l78,178r-7,-4l65,170r-8,-4l52,166r-8,-1l36,166r-7,l21,168r-7,2l6,172,,174,6,163r8,-12l21,138r8,-12l36,115r6,-14l50,90,56,76r,l56,75r1,l57,73r2,-2l61,71r,-2l63,67,67,50e" fillcolor="#c4e4fa" stroked="f">
                <v:stroke endcap="round"/>
                <v:shadow color="#969696"/>
                <v:path arrowok="t"/>
              </v:shape>
              <v:shape id="_x0000_s1136" style="position:absolute;left:2292;top:2892;width:478;height:458" coordsize="478,458" path="m67,50hel67,50r,-2l69,46r,-2l69,44r,-2l71,42r,-2l75,36r5,-7l82,23r4,-4l90,13,96,9r5,-3l109,4r8,-2l126,2,134,r9,l151,r9,l168,r10,l185,9r8,8l200,27r8,9l216,44r7,8l233,61r7,8l246,73r6,5l258,82r5,4l269,88r8,l282,88r8,-2l298,78r5,-7l309,63r2,-9l313,44r,-10l313,25r,-12l319,13r5,-2l330,11r4,l340,11r3,l349,13r8,2l359,17r3,l364,19r4,2l370,23r4,2l376,27r2,2l387,34r10,6l404,46r6,6l418,59r5,6l431,73r6,7l443,88r3,10l452,109r4,12l460,134r4,13l467,159r4,11l473,174r,6l475,184r,5l477,195r,4l477,203r,2l473,216r-8,10l458,233r-10,8l437,247r-12,6l412,256r-11,2l399,258r,-2l397,256r,-2l395,251r,-2l393,247r,-2l393,254r2,10l395,274r2,9l397,295r2,9l399,314r,9l399,327r,2l399,333r-2,4l397,339r,4l397,344r,4l399,350r2,4l403,356r1,4l406,362r2,2l408,365r-2,4l404,371r-1,2l401,377r-2,2l397,381r-4,2l389,385r-4,2l364,392r-21,8l322,411r-21,12l282,434r-17,12l252,452r-12,3l223,455r-15,2l193,457r-17,-2l160,455r-17,l128,454r-17,l105,452r-8,l90,450r-6,-4l78,442r-5,-2l67,434r-4,-3l63,429r,-2l63,425r2,-4l65,417r,-2l65,411r,-3l63,406r,-2l61,402r,-2l59,398r-2,-2l56,394r,-2l54,390r,l54,388r,-1l54,385r,-2l54,381r2,-2l56,377r1,-2l59,375r2,-2l63,371r2,-2l67,367r2,-2l71,346r4,-21l76,306r2,-21l82,266r4,-19l94,228r7,-18l97,203r-3,-8l88,189r-4,-5l78,178r-7,-4l65,170r-8,-4l52,166r-8,-1l36,166r-7,l21,168r-7,2l6,172,,174,6,163r8,-12l21,138r8,-12l36,115r6,-14l50,90,56,76r,l56,75r1,l57,73r2,-2l61,71r,-2l63,67,67,50e" filled="f" fillcolor="#0c9" strokecolor="#1f1a17" strokeweight="1pt">
                <v:stroke startarrowwidth="narrow" startarrowlength="short" endarrowwidth="narrow" endarrowlength="short" endcap="round"/>
                <v:shadow color="#969696"/>
                <v:path arrowok="t"/>
              </v:shape>
              <v:shape id="_x0000_s1137" style="position:absolute;left:2346;top:2545;width:350;height:352" coordsize="350,352" path="m30,94hel30,87r2,-8l34,71r4,-7l42,56r3,-6l51,45r8,-4l61,41r,-2l63,39r1,l66,39r,l68,39r2,l72,39r,l74,39r,l76,37r,l76,37r,l80,31r3,-4l87,25r4,-3l95,20r4,-4l104,14r4,-2l116,10r8,-2l131,8r8,l146,8r8,l162,6r7,-2l173,2r4,l181,r4,l188,r4,l196,r4,2l204,2r5,2l213,6r6,2l223,12r5,2l232,16r4,4l240,20r2,2l246,22r3,l251,22r4,l259,22r2,1l265,23r3,2l272,25r4,l278,27r4,l286,29r2,l289,31r2,l291,33r2,l293,35r2,2l297,37r,2l303,41r4,4l312,48r4,4l322,56r4,4l329,64r4,3l333,73r2,4l335,83r2,4l339,92r2,4l345,100r2,6l349,108r,3l349,113r,4l349,119r,4l349,127r-2,2l345,134r,6l343,146r-2,6l339,157r,6l337,169r,6l337,173r,-4l337,167r,-2l337,161r,-2l337,157r,-3l335,150r,-4l335,144r-2,-4l333,136r,-3l331,129r,-4l329,121r-3,-2l324,119r-4,-2l316,117r-4,2l308,119r-1,l303,121r-4,l295,123r-2,2l289,127r-3,2l284,129r-4,2l278,133r-2,l274,133r-4,l268,133r-1,l265,133r-2,1l259,134r-2,l253,134r-2,l247,134r-1,l242,134r-2,l234,131r-6,-2l225,127r-6,-4l215,121r-6,-4l206,113r-4,-5l204,113r-2,4l200,121r-2,4l194,127r-4,4l186,133r-1,3l183,140r-2,4l179,148r,6l179,157r,4l179,167r2,4l181,171r,l181,173r,l181,173r,2l183,175r,l183,175r-2,l181,175r,l181,175r-2,l179,175r,l177,173r-2,l173,171r,-2l171,167r-2,-2l169,163r-2,-2l167,159r-2,-2l165,156r,-2l165,152r,-4l165,146r-1,-2l162,148r-2,4l158,156r-2,3l154,163r-2,4l150,173r,4l150,178r,4l148,184r,2l146,188r,2l145,192r,2l143,198r-4,2l137,203r-2,2l135,209r-2,2l131,213r,4l129,217r,2l129,223r,1l129,228r,2l129,232r-2,l127,232r-2,l124,230r-2,-2l118,226r-2,-2l114,224r,l110,224r-4,2l104,226r-3,2l97,228r-4,l91,228r-4,l85,232r,2l85,238r,2l85,244r,1l85,247r,4l85,253r2,2l87,257r,l89,259r,2l91,263r,2l93,267r2,1l95,268r2,2l97,270r,2l99,274r2,2l101,276r,l103,278r1,2l108,282r2,l112,284r,l114,286r2,l118,288r2,l122,289r,l124,291r1,l125,291r,l125,291r,l125,291r,l125,291r,l125,291r,l125,291r,l127,291r,l127,291r-2,4l124,297r,4l124,305r,4l124,312r,4l124,322r,l124,324r,2l124,328r-2,2l124,332r,2l124,334r-2,3l120,339r-2,2l116,343r-2,l112,343r-4,-2l106,337r-2,-2l103,334r,-2l101,330r-2,-2l99,326r,-4l99,320r-2,4l95,328r-4,4l89,335r-4,2l82,341r-2,4l76,349r-4,l70,349r-4,2l63,351r-2,l57,351r-4,l51,349r-4,-2l43,343r-1,-4l40,334r-2,-4l38,324r-2,-6l36,312r,l36,312r,-1l34,311r,-2l32,309r,-2l32,307r,-6l32,297r,-4l32,289r,-3l32,282r,-4l32,272r2,-2l34,268r2,-1l36,265r,-2l38,261r,-2l38,255r-2,2l32,257r-4,l26,259r-4,l19,259r-2,-2l13,257r-2,l7,255,5,253r,-2l3,249,2,247r,-3l2,242r1,l5,242r,l7,242r2,l11,242r2,l15,242r-2,-2l11,238r,-2l9,234,7,232r-2,l3,230r,-2l2,226r,-2l2,223r,-2l2,219r,l,217r,-2l2,215r,2l3,217r2,2l7,219r,2l9,221r2,l13,223r4,l19,223r2,l24,223r2,l28,221r2,l30,219r2,-2l32,215r,l32,213r,-2l32,209r,l28,207r-2,-2l24,203r-3,-3l19,198r-2,-4l15,192r-2,-2l13,188r-2,l11,188r-2,l9,186r-2,l7,184r-2,l3,177,2,171,,163r,-7l,148r2,-6l3,134r2,-5l7,125r2,-4l13,117r2,-4l19,111r2,-3l22,104r4,-4l30,94e" fillcolor="#c38271" stroked="f">
                <v:stroke endcap="round"/>
                <v:shadow color="#969696"/>
                <v:path arrowok="t"/>
              </v:shape>
              <v:shape id="_x0000_s1138" style="position:absolute;left:2346;top:2545;width:350;height:352" coordsize="350,352" path="m30,94hel30,87r2,-8l34,71r4,-7l42,56r3,-6l51,45r8,-4l61,41r,-2l63,39r1,l66,39r,l68,39r2,l72,39r,l74,39r,l76,37r,l76,37r,l80,31r3,-4l87,25r4,-3l95,20r4,-4l104,14r4,-2l116,10r8,-2l131,8r8,l146,8r8,l162,6r7,-2l173,2r4,l181,r4,l188,r4,l196,r4,2l204,2r5,2l213,6r6,2l223,12r5,2l232,16r4,4l240,20r2,2l246,22r3,l251,22r4,l259,22r2,1l265,23r3,2l272,25r4,l278,27r4,l286,29r2,l289,31r2,l291,33r2,l293,35r2,2l297,37r,2l303,41r4,4l312,48r4,4l322,56r4,4l329,64r4,3l333,73r2,4l335,83r2,4l339,92r2,4l345,100r2,6l349,108r,3l349,113r,4l349,119r,4l349,127r-2,2l345,134r,6l343,146r-2,6l339,157r,6l337,169r,6l337,173r,-4l337,167r,-2l337,161r,-2l337,157r,-3l335,150r,-4l335,144r-2,-4l333,136r,-3l331,129r,-4l329,121r-3,-2l324,119r-4,-2l316,117r-4,2l308,119r-1,l303,121r-4,l295,123r-2,2l289,127r-3,2l284,129r-4,2l278,133r-2,l274,133r-4,l268,133r-1,l265,133r-2,1l259,134r-2,l253,134r-2,l247,134r-1,l242,134r-2,l234,131r-6,-2l225,127r-6,-4l215,121r-6,-4l206,113r-4,-5l204,113r-2,4l200,121r-2,4l194,127r-4,4l186,133r-1,3l183,140r-2,4l179,148r,6l179,157r,4l179,167r2,4l181,171r,l181,173r,l181,173r,2l183,175r,l183,175r-2,l181,175r,l181,175r-2,l179,175r,l177,173r-2,l173,171r,-2l171,167r-2,-2l169,163r-2,-2l167,159r-2,-2l165,156r,-2l165,152r,-4l165,146r-1,-2l162,148r-2,4l158,156r-2,3l154,163r-2,4l150,173r,4l150,178r,4l148,184r,2l146,188r,2l145,192r,2l143,198r-4,2l137,203r-2,2l135,209r-2,2l131,213r,4l129,217r,2l129,223r,1l129,228r,2l129,232r-2,l127,232r-2,l124,230r-2,-2l118,226r-2,-2l114,224r,l110,224r-4,2l104,226r-3,2l97,228r-4,l91,228r-4,l85,232r,2l85,238r,2l85,244r,1l85,247r,4l85,253r2,2l87,257r,l89,259r,2l91,263r,2l93,267r2,1l95,268r2,2l97,270r,2l99,274r2,2l101,276r,l103,278r1,2l108,282r2,l112,284r,l114,286r2,l118,288r2,l122,289r,l124,291r1,l125,291r,l125,291r,l125,291r,l125,291r,l125,291r,l125,291r,l125,291r2,l127,291r,l125,295r-1,2l124,301r,4l124,309r,3l124,316r,6l124,322r,2l124,326r,2l122,330r2,2l124,334r,l122,337r-2,2l118,341r-2,2l114,343r-2,l108,341r-2,-4l104,335r-1,-1l103,332r-2,-2l99,328r,-2l99,322r,-2l97,324r-2,4l91,332r-2,3l85,337r-3,4l80,345r-4,4l72,349r-2,l66,351r-3,l61,351r-4,l53,351r-2,-2l47,347r-4,-4l42,339r-2,-5l38,330r,-6l36,318r,-6l36,312r,l36,311r-2,l34,309r-2,l32,307r,l32,301r,-4l32,293r,-4l32,286r,-4l32,278r,-6l34,270r,-2l36,267r,-2l36,263r2,-2l38,259r,-4l36,257r-4,l28,257r-2,2l22,259r-3,l17,257r-4,l11,257,7,255,5,253r,-2l3,249,2,247r,-3l2,242r1,l5,242r,l7,242r2,l11,242r2,l15,242r-2,-2l11,238r,-2l9,234,7,232r-2,l3,230r,-2l2,226r,-2l2,223r,-2l2,219r,l,217r,-2l2,215r,2l3,217r2,2l7,219r,2l9,221r2,l13,223r4,l19,223r2,l24,223r2,l28,221r2,l30,219r2,-2l32,215r,l32,213r,-2l32,209r,l28,207r-2,-2l24,203r-3,-3l19,198r-2,-4l15,192r-2,-2l13,188r-2,l11,188r-2,l9,186r-2,l7,184r-2,l3,177,2,171,,163r,-7l,148r2,-6l3,134r2,-5l7,125r2,-4l13,117r2,-4l19,111r2,-3l22,104r4,-4l30,94e" filled="f" fillcolor="#0c9" strokecolor="#1f1a17" strokeweight="1pt">
                <v:stroke startarrowwidth="narrow" startarrowlength="short" endarrowwidth="narrow" endarrowlength="short" endcap="round"/>
                <v:shadow color="#969696"/>
                <v:path arrowok="t"/>
              </v:shape>
              <v:shape id="_x0000_s1139" style="position:absolute;left:2450;top:2995;width:19;height:68" coordsize="19,68" path="m,67hel2,58,6,50r4,-8l12,35,16,25r2,-7l18,10,18,e" filled="f" fillcolor="#0c9" strokecolor="#1f1a17" strokeweight="1pt">
                <v:stroke startarrowwidth="narrow" startarrowlength="short" endarrowwidth="narrow" endarrowlength="short" endcap="round"/>
                <v:shadow color="#969696"/>
                <v:path arrowok="t"/>
              </v:shape>
              <v:shape id="_x0000_s1140" style="position:absolute;left:2435;top:3254;width:198;height:54" coordsize="198,54" path="m,49hel15,49r16,2l46,53r15,l76,53r16,l107,51r15,-3l132,44r9,-6l149,30r9,-7l166,13,176,7r9,-5l197,e" filled="f" fillcolor="#0c9" strokecolor="#1f1a17" strokeweight="1pt">
                <v:stroke startarrowwidth="narrow" startarrowlength="short" endarrowwidth="narrow" endarrowlength="short" endcap="round"/>
                <v:shadow color="#969696"/>
                <v:path arrowok="t"/>
              </v:shape>
              <v:shape id="_x0000_s1141" style="position:absolute;left:2363;top:3265;width:64;height:26" coordsize="64,26" path="m,hel2,r,l2,,4,r,l5,r,l5,r6,8l17,14r8,3l32,19r8,4l47,23r8,2l63,23e" filled="f" fillcolor="#0c9" strokecolor="#1f1a17" strokeweight="1pt">
                <v:stroke startarrowwidth="narrow" startarrowlength="short" endarrowwidth="narrow" endarrowlength="short" endcap="round"/>
                <v:shadow color="#969696"/>
                <v:path arrowok="t"/>
              </v:shape>
              <v:shape id="_x0000_s1142" style="position:absolute;left:2471;top:2817;width:21;height:20" coordsize="21,20" path="m,19hel4,19r2,l8,19r2,l12,17r2,l16,16r2,-2l18,12r2,-2l20,8r,-2l20,6r,-2l20,2,20,e" filled="f" fillcolor="#0c9" strokecolor="#1f1a17" strokeweight="1pt">
                <v:stroke startarrowwidth="narrow" startarrowlength="short" endarrowwidth="narrow" endarrowlength="short" endcap="round"/>
                <v:shadow color="#969696"/>
                <v:path arrowok="t"/>
              </v:shape>
              <v:shape id="_x0000_s1143" style="position:absolute;left:2441;top:2773;width:1;height:20" coordsize="1,20" path="m,19hel,17,,14,,12,,10,,8,,4,,2,,e" filled="f" fillcolor="#0c9" strokecolor="#1f1a17" strokeweight="1pt">
                <v:stroke startarrowwidth="narrow" startarrowlength="short" endarrowwidth="narrow" endarrowlength="short" endcap="round"/>
                <v:shadow color="#969696"/>
                <v:path arrowok="t"/>
              </v:shape>
              <v:shape id="_x0000_s1144" style="position:absolute;left:2458;top:2794;width:17;height:19" coordsize="17,19" path="m,10hel2,8,2,6,2,4r2,l4,2r,l6,,8,2r,l8,2r,l8,4r,l8,4r,2l8,6r,l8,6r,2l6,8r,l6,8r2,l8,10r,l8,10r2,l10,10r,l12,10r,l13,12r,l16,12r,2l16,14r,2l16,16r,2l16,18e" filled="f" fillcolor="#0c9" strokecolor="#1f1a17" strokeweight="1pt">
                <v:stroke startarrowwidth="narrow" startarrowlength="short" endarrowwidth="narrow" endarrowlength="short" endcap="round"/>
                <v:shadow color="#969696"/>
                <v:path arrowok="t"/>
              </v:shape>
              <v:shape id="_x0000_s1145" style="position:absolute;left:2586;top:2741;width:41;height:18" coordsize="41,18" path="m,9hel2,9r,2l4,11r2,2l6,13r1,l9,15r2,l13,15r2,2l19,17r2,l23,17r4,l28,15r2,l32,13r2,l36,11r,l38,9r,-2l40,5r,l38,4,34,2,32,,28,,27,,23,,19,,17,,15,,13,2r-2,l9,2,7,4,6,4r,1l4,5,,9e" stroked="f">
                <v:stroke endcap="round"/>
                <v:shadow color="#969696"/>
                <v:path arrowok="t"/>
              </v:shape>
              <v:shape id="_x0000_s1146" style="position:absolute;left:2656;top:2737;width:22;height:20" coordsize="22,20" path="m,11hel2,9,4,8,6,6,8,4,10,2r2,l16,2,18,r1,2l19,4r,2l21,8r,l21,9r,2l21,13r,2l19,15r,l18,17r-2,l16,17r-2,2l12,19r-2,l8,19r,-2l6,17,4,15r,l2,13r,l,11e" stroked="f">
                <v:stroke endcap="round"/>
                <v:shadow color="#969696"/>
                <v:path arrowok="t"/>
              </v:shape>
              <v:shape id="_x0000_s1147" style="position:absolute;left:2654;top:2758;width:21;height:45" coordsize="21,45" path="m,hel,2,,6,,8r2,2l2,11r2,4l6,17r,2l8,19r,2l8,21r2,l10,23r2,l14,25r,l14,25r2,2l16,27r,l18,29r,l18,31r,l18,32r2,l20,34r,2l20,36r,2l18,38r,2l18,40r,2l18,42r-2,l16,44r,l14,44r,l14,44r,l14,44r,l14,44r,l14,44r,e" filled="f" fillcolor="#0c9" strokecolor="#1f1a17" strokeweight="1pt">
                <v:stroke startarrowwidth="narrow" startarrowlength="short" endarrowwidth="narrow" endarrowlength="short" endcap="round"/>
                <v:shadow color="#969696"/>
                <v:path arrowok="t"/>
              </v:shape>
              <v:shape id="_x0000_s1148" style="position:absolute;left:2626;top:2785;width:17;height:20" coordsize="17,20" path="m11,hel8,r,l5,,2,2r,l2,4,,4,,5r,l,7,,9r,2l,11r,2l,15r2,l2,17r3,l5,19r3,l11,19r,l13,19r3,e" filled="f" fillcolor="#0c9" strokecolor="#1f1a17" strokeweight="1pt">
                <v:stroke startarrowwidth="narrow" startarrowlength="short" endarrowwidth="narrow" endarrowlength="short" endcap="round"/>
                <v:shadow color="#969696"/>
                <v:path arrowok="t"/>
              </v:shape>
              <v:shape id="_x0000_s1149" style="position:absolute;left:2641;top:2800;width:17;height:17" coordsize="17,17" path="m,16hel,16,2,,4,r,l7,,9,r3,l12,r2,l14,r,l14,r,16l14,16r,l16,16e" filled="f" fillcolor="#0c9" strokecolor="#1f1a17" strokeweight="1pt">
                <v:stroke startarrowwidth="narrow" startarrowlength="short" endarrowwidth="narrow" endarrowlength="short" endcap="round"/>
                <v:shadow color="#969696"/>
                <v:path arrowok="t"/>
              </v:shape>
              <v:shape id="_x0000_s1150" style="position:absolute;left:2660;top:2802;width:17;height:1" coordsize="17,1" path="m,hel,,5,r,l10,r,l10,r6,l16,e" filled="f" fillcolor="#0c9" strokecolor="#1f1a17" strokeweight="1pt">
                <v:stroke startarrowwidth="narrow" startarrowlength="short" endarrowwidth="narrow" endarrowlength="short" endcap="round"/>
                <v:shadow color="#969696"/>
                <v:path arrowok="t"/>
              </v:shape>
              <v:shape id="_x0000_s1151" style="position:absolute;left:2599;top:2741;width:20;height:18" coordsize="20,18" path="m2,2hel,2,,4r,l,5,,7,,9r,l,11r,l,13r,l2,13r,l2,15r2,l4,15r2,l6,17r2,l10,17r,l12,17r2,l15,15r,l17,13r2,-2l19,9r,-2l19,5r,-1l19,2,17,,15,,14,,12,,10,,8,,6,,4,,2,2e" fillcolor="#38b290" stroked="f">
                <v:stroke endcap="round"/>
                <v:shadow color="#969696"/>
                <v:path arrowok="t"/>
              </v:shape>
              <v:shape id="_x0000_s1152" style="position:absolute;left:2664;top:2739;width:17;height:18" coordsize="17,18" path="m,4hel,6,,7,,9r,2l,13r,2l2,15r2,l4,17r3,l9,15r3,l12,15r1,l13,13r3,l16,11r,-2l16,9r,-2l16,6r,l16,4r,l16,2,13,,12,r,l9,,7,,4,,2,,,4e" fillcolor="#38b290" stroked="f">
                <v:stroke endcap="round"/>
                <v:shadow color="#969696"/>
                <v:path arrowok="t"/>
              </v:shape>
              <v:shape id="_x0000_s1153" style="position:absolute;left:2605;top:2745;width:17;height:17" coordsize="17,17" path="m8,16hel8,16r4,l12,16r,-5l16,11r,l16,6r,l16,2r,l16,2,12,r,l12,,8,r,l4,r,l4,,,,,2r,l,2,,6r,l,11r,l,11r4,5l4,16r,l8,16e" fillcolor="#1f1a17" stroked="f">
                <v:stroke endcap="round"/>
                <v:shadow color="#969696"/>
                <v:path arrowok="t"/>
              </v:shape>
              <v:shape id="_x0000_s1154" style="position:absolute;left:2668;top:2743;width:17;height:17" coordsize="17,17" path="m10,16hel10,16r,l16,16r,-5l16,11r,l16,11r,-5l16,6r,l16,4r,l16,4r-6,l10,r,l10,,5,4r,l5,4,,4,,6r,l,6r,5l,11r,l5,11r,5l5,16r5,l10,16e" fillcolor="#1f1a17" stroked="f">
                <v:stroke endcap="round"/>
                <v:shadow color="#969696"/>
                <v:path arrowok="t"/>
              </v:shape>
              <v:shape id="_x0000_s1155" style="position:absolute;left:2654;top:2739;width:24;height:17" coordsize="24,17" path="m,16hel2,13,4,10r,l6,8r,l8,5,10,2r,l12,r,l14,r2,l16,r2,l20,r,l21,r,l21,r,2l21,2r,l21,2r,l21,2r,3l23,5r,3l23,8r,2l23,10r,3e" filled="f" fillcolor="#0c9" strokecolor="#1f1a17" strokeweight="1pt">
                <v:stroke startarrowwidth="narrow" startarrowlength="short" endarrowwidth="narrow" endarrowlength="short" endcap="round"/>
                <v:shadow color="#969696"/>
                <v:path arrowok="t"/>
              </v:shape>
              <v:shape id="_x0000_s1156" style="position:absolute;left:2578;top:2739;width:49;height:17" coordsize="49,17" path="m,16hel2,13,6,11,8,9,12,7,14,6,17,4,21,2r4,l27,2,29,r2,l33,r2,l36,r2,2l40,2r2,l42,2r2,2l44,4r2,l46,6r2,l48,7e" filled="f" fillcolor="#0c9" strokecolor="#1f1a17" strokeweight="1pt">
                <v:stroke startarrowwidth="narrow" startarrowlength="short" endarrowwidth="narrow" endarrowlength="short" endcap="round"/>
                <v:shadow color="#969696"/>
                <v:path arrowok="t"/>
              </v:shape>
              <v:shape id="_x0000_s1157" style="position:absolute;left:2603;top:2743;width:17;height:17" coordsize="17,17" path="m5,hel5,6r,l,6r,l,9r,l,9r,7l,16r,l,16r,l5,16r,l5,16r,l5,16r5,l10,16r,-7l10,9r,l10,9r6,l16,6r,l10,6r,l10,6r,l10,,5,e" stroked="f">
                <v:stroke endcap="round"/>
                <v:shadow color="#969696"/>
                <v:path arrowok="t"/>
              </v:shape>
              <v:shape id="_x0000_s1158" style="position:absolute;left:2574;top:2720;width:55;height:18" coordsize="55,18" path="m2,15hel4,13,6,11,8,9,12,7,14,5r2,l18,3r3,l23,2r2,l29,2,31,r4,l37,r2,l42,r2,2l46,2r,l48,3r2,l50,5r2,l54,5,52,7r,l50,7r-2,l48,7r-2,l46,5r-2,l40,5r-1,l35,5r-2,l29,5r-2,l23,5r-4,l19,5r,l19,5r,l18,5r,l18,5r,l16,7,14,9r-4,2l8,11,6,13,4,15,2,17,,17,2,15e" fillcolor="#b0796a" stroked="f">
                <v:stroke endcap="round"/>
                <v:shadow color="#969696"/>
                <v:path arrowok="t"/>
              </v:shape>
              <v:shape id="_x0000_s1159" style="position:absolute;left:2654;top:2716;width:30;height:17" coordsize="30,17" path="m,11hel,11r,l,13r2,l2,16r,l4,16r,l6,16r,-3l6,13r2,l8,11r,l10,11r,l10,11r,l10,11,12,8r,l12,8r,l12,8,14,7r2,l18,7r3,l23,7r2,l27,7r2,l29,4r,l29,2r-2,l27,2r-2,l25,,23,,21,,18,,16,,14,,10,2,8,2,6,4,4,7,,11e" fillcolor="#b0796a" stroked="f">
                <v:stroke endcap="round"/>
                <v:shadow color="#969696"/>
                <v:path arrowok="t"/>
              </v:shape>
              <v:shape id="_x0000_s1160" style="position:absolute;left:2521;top:2880;width:83;height:40" coordsize="83,40" path="m,hel10,6r9,8l29,21r9,6l48,33r11,4l71,39r11,l82,37r,l82,35r,-2l82,31r,-2l80,27r,l76,27,72,25r-3,l65,25,61,23r-4,l53,21r-3,l46,20,40,18r-4,l32,16,27,14,23,12,19,10,13,8,,e" fillcolor="#d8aa98" stroked="f">
                <v:stroke endcap="round"/>
                <v:shadow color="#969696"/>
                <v:path arrowok="t"/>
              </v:shape>
              <v:shape id="_x0000_s1161" style="position:absolute;left:2504;top:2871;width:100;height:35" coordsize="100,35" path="m,hel11,6r12,5l36,17r12,6l59,27r13,3l86,32r13,2e" filled="f" fillcolor="#0c9" strokecolor="#1f1a17" strokeweight="1pt">
                <v:stroke startarrowwidth="narrow" startarrowlength="short" endarrowwidth="narrow" endarrowlength="short" endcap="round"/>
                <v:shadow color="#969696"/>
                <v:path arrowok="t"/>
              </v:shape>
              <v:shape id="_x0000_s1162" style="position:absolute;left:2441;top:2612;width:37;height:97" coordsize="37,97" path="m36,hel36,2r,l34,4r,2l34,6r,2l32,8r,2l29,14r-4,4l21,23r-4,4l15,31r-4,6l8,41,4,44,2,48r,4l,56r,2l,62r2,4l2,69r2,4l4,77r2,2l8,83r1,2l11,89r2,1l13,94r2,2l13,92r,-2l13,87r,-4l13,79r,-4l11,71,9,67e" filled="f" fillcolor="#0c9" strokecolor="#785a52" strokeweight="1pt">
                <v:stroke startarrowwidth="narrow" startarrowlength="short" endarrowwidth="narrow" endarrowlength="short" endcap="round"/>
                <v:shadow color="#969696"/>
                <v:path arrowok="t"/>
              </v:shape>
              <v:shape id="_x0000_s1163" style="position:absolute;left:2407;top:2588;width:17;height:27" coordsize="17,27" path="m16,hel16,3,13,5,7,9,4,13,2,15r,4l,23r,3e" filled="f" fillcolor="#0c9" strokecolor="#785a52" strokeweight="1pt">
                <v:stroke startarrowwidth="narrow" startarrowlength="short" endarrowwidth="narrow" endarrowlength="short" endcap="round"/>
                <v:shadow color="#969696"/>
                <v:path arrowok="t"/>
              </v:shape>
              <v:shape id="_x0000_s1164" style="position:absolute;left:2473;top:2635;width:22;height:21" coordsize="22,21" path="m,16hel2,16r2,l6,14,8,10,10,8,12,4,14,2,16,r,l16,r2,l18,r1,l19,r,l19,r2,2l21,4r,l21,6r,2l21,10r,l19,10r-1,2l16,14r-2,2l10,18,8,20r-2,l2,18,,16e" filled="f" fillcolor="#0c9" strokecolor="#785a52" strokeweight="1pt">
                <v:stroke startarrowwidth="narrow" startarrowlength="short" endarrowwidth="narrow" endarrowlength="short" endcap="round"/>
                <v:shadow color="#969696"/>
                <v:path arrowok="t"/>
              </v:shape>
              <v:shape id="_x0000_s1165" style="position:absolute;left:2548;top:2630;width:1;height:24" coordsize="1,24" path="m,hel,4,,5,,9r,2l,15r,2l,21r,2e" filled="f" fillcolor="#0c9" strokecolor="#785a52" strokeweight="1pt">
                <v:stroke startarrowwidth="narrow" startarrowlength="short" endarrowwidth="narrow" endarrowlength="short" endcap="round"/>
                <v:shadow color="#969696"/>
                <v:path arrowok="t"/>
              </v:shape>
              <v:shape id="_x0000_s1166" style="position:absolute;left:2569;top:2611;width:64;height:43" coordsize="64,43" path="m,hel2,11,5,21r8,7l21,34r9,4l42,42r9,l63,40e" filled="f" fillcolor="#0c9" strokecolor="#785a52" strokeweight="1pt">
                <v:stroke startarrowwidth="narrow" startarrowlength="short" endarrowwidth="narrow" endarrowlength="short" endcap="round"/>
                <v:shadow color="#969696"/>
                <v:path arrowok="t"/>
              </v:shape>
              <v:shape id="_x0000_s1167" style="position:absolute;left:2605;top:2645;width:47;height:17" coordsize="47,17" path="m,hel6,r5,l17,r6,l29,r5,l40,r6,16e" filled="f" fillcolor="#0c9" strokecolor="#785a52" strokeweight="1pt">
                <v:stroke startarrowwidth="narrow" startarrowlength="short" endarrowwidth="narrow" endarrowlength="short" endcap="round"/>
                <v:shadow color="#969696"/>
                <v:path arrowok="t"/>
              </v:shape>
              <v:shape id="_x0000_s1168" style="position:absolute;left:2389;top:2737;width:91;height:58" coordsize="91,58" path="m,57hel4,53,6,52,8,48r2,-2l12,42r4,-2l18,38r3,-2l29,32,39,29r9,-2l58,23r9,-6l75,13,84,8,90,e" filled="f" fillcolor="#0c9" strokecolor="#785a52" strokeweight="1pt">
                <v:stroke startarrowwidth="narrow" startarrowlength="short" endarrowwidth="narrow" endarrowlength="short" endcap="round"/>
                <v:shadow color="#969696"/>
                <v:path arrowok="t"/>
              </v:shape>
              <v:shape id="_x0000_s1169" style="position:absolute;left:2397;top:2666;width:20;height:80" coordsize="20,80" path="m19,hel19,6r-2,4l15,13r-3,4l10,21,6,25,4,29,2,33,,38r,6l,50r,6l,63r2,6l4,73r2,6l8,77r2,-2l10,71r2,-2l13,67r2,-2l17,63r2,-2e" filled="f" fillcolor="#0c9" strokecolor="#785a52" strokeweight="1pt">
                <v:stroke startarrowwidth="narrow" startarrowlength="short" endarrowwidth="narrow" endarrowlength="short" endcap="round"/>
                <v:shadow color="#969696"/>
                <v:path arrowok="t"/>
              </v:shape>
              <v:shape id="_x0000_s1170" style="position:absolute;left:2372;top:2745;width:17;height:33" coordsize="17,33" path="m16,hel16,5r,4l16,13r-3,4l13,21,8,24,5,28,,32e" filled="f" fillcolor="#0c9" strokecolor="#785a52" strokeweight="1pt">
                <v:stroke startarrowwidth="narrow" startarrowlength="short" endarrowwidth="narrow" endarrowlength="short" endcap="round"/>
                <v:shadow color="#969696"/>
                <v:path arrowok="t"/>
              </v:shape>
              <v:shape id="_x0000_s1171" style="position:absolute;left:2420;top:2808;width:18;height:77" coordsize="18,77" path="m8,hel8,7r1,8l11,21r2,7l15,36r2,8l17,51r-2,8l13,61r,2l11,65,9,69,8,71,6,72,2,74,,76e" filled="f" fillcolor="#0c9" strokecolor="#785a52" strokeweight="1pt">
                <v:stroke startarrowwidth="narrow" startarrowlength="short" endarrowwidth="narrow" endarrowlength="short" endcap="round"/>
                <v:shadow color="#969696"/>
                <v:path arrowok="t"/>
              </v:shape>
              <v:shape id="_x0000_s1172" style="position:absolute;left:2462;top:2836;width:17;height:42" coordsize="17,42" path="m10,hel16,6r,4l16,16r-6,4l10,25,5,31r,4l,41e" filled="f" fillcolor="#0c9" strokecolor="#785a52" strokeweight="1pt">
                <v:stroke startarrowwidth="narrow" startarrowlength="short" endarrowwidth="narrow" endarrowlength="short" endcap="round"/>
                <v:shadow color="#969696"/>
                <v:path arrowok="t"/>
              </v:shape>
              <v:shape id="_x0000_s1173" style="position:absolute;left:2456;top:2856;width:17;height:27" coordsize="17,27" path="m16,hel16,3r,4l8,9r,4l,15r,4l,23r,3e" filled="f" fillcolor="#0c9" strokecolor="#785a52" strokeweight="1pt">
                <v:stroke startarrowwidth="narrow" startarrowlength="short" endarrowwidth="narrow" endarrowlength="short" endcap="round"/>
                <v:shadow color="#969696"/>
                <v:path arrowok="t"/>
              </v:shape>
              <v:shape id="_x0000_s1174" style="position:absolute;left:2513;top:2656;width:17;height:32" coordsize="17,32" path="m,31hel,29,2,27,4,25,6,23,8,22r2,-4l12,16r2,-2l14,12r2,l16,10r,-2l16,6r,-2l16,2,16,e" filled="f" fillcolor="#0c9" strokecolor="#785a52" strokeweight="1pt">
                <v:stroke startarrowwidth="narrow" startarrowlength="short" endarrowwidth="narrow" endarrowlength="short" endcap="round"/>
                <v:shadow color="#969696"/>
                <v:path arrowok="t"/>
              </v:shape>
              <v:shape id="_x0000_s1175" style="position:absolute;left:2666;top:2743;width:17;height:17" coordsize="17,17" path="m5,6hel5,6r,l5,6r,l5,6r,l5,6r,l5,6r,l5,9r,l5,9,,9r,l,16r5,l5,16r5,l10,9r,l10,6r,l16,,10,r,l10,r,l10,r,l10,6,5,6e" stroked="f">
                <v:stroke endcap="round"/>
                <v:shadow color="#969696"/>
                <v:path arrowok="t"/>
              </v:shape>
              <v:shape id="_x0000_s1176" style="position:absolute;left:2689;top:3998;width:60;height:24" coordsize="60,24" path="m,10hel6,12r3,2l15,16r6,3l26,21r4,l36,23r6,l46,21r3,-2l51,17r2,-3l55,12,57,8,59,4,59,e" filled="f" fillcolor="#0c9" strokecolor="#1f1a17" strokeweight="1pt">
                <v:stroke startarrowwidth="narrow" startarrowlength="short" endarrowwidth="narrow" endarrowlength="short" endcap="round"/>
                <v:shadow color="#969696"/>
                <v:path arrowok="t"/>
              </v:shape>
              <v:shape id="_x0000_s1177" style="position:absolute;left:2679;top:4023;width:95;height:62" coordsize="95,62" path="m,61hel6,61r6,-2l17,56r4,-2l25,50r6,-6l33,40r3,-5l38,31r2,-4l42,23r2,-4l44,13r2,-3l44,6,44,r,l46,r,l48,r,l50,r,l50,r2,4l54,10r2,5l59,19r2,6l65,29r4,4l73,36r2,2l78,40r2,l82,42r4,l88,44r4,l94,46e" filled="f" fillcolor="#0c9" strokecolor="#1f1a17" strokeweight="1pt">
                <v:stroke startarrowwidth="narrow" startarrowlength="short" endarrowwidth="narrow" endarrowlength="short" endcap="round"/>
                <v:shadow color="#969696"/>
                <v:path arrowok="t"/>
              </v:shape>
              <v:shape id="_x0000_s1178" style="position:absolute;left:2683;top:4056;width:17;height:18" coordsize="17,18" path="m8,hel8,,6,2,4,3r,2l2,5r,2l,11r,2l,13r12,4l12,15r,-2l13,13r,-2l13,9r3,l16,9r,-2l16,7,8,e" stroked="f">
                <v:stroke endcap="round"/>
                <v:shadow color="#969696"/>
                <v:path arrowok="t"/>
              </v:shape>
              <v:shape id="_x0000_s1179" style="position:absolute;left:2691;top:4040;width:25;height:24" coordsize="25,24" path="m17,hel17,,15,2,13,4,11,6,9,8,5,10,4,12,2,14,,16r7,7l9,21r2,-2l13,19r2,-1l17,16r4,-2l23,12r1,-2l24,10,17,e" stroked="f">
                <v:stroke endcap="round"/>
                <v:shadow color="#969696"/>
                <v:path arrowok="t"/>
              </v:shape>
              <v:shape id="_x0000_s1180" style="position:absolute;left:2708;top:4021;width:24;height:30" coordsize="24,30" path="m21,10hel11,4,9,6r,2l7,10r,2l6,15,4,17r-2,l,19,7,29,9,27r4,-2l15,21r2,-2l19,15r2,-1l21,10,23,6,13,r8,10e" stroked="f">
                <v:stroke endcap="round"/>
                <v:shadow color="#969696"/>
                <v:path arrowok="t"/>
              </v:shape>
              <v:shape id="_x0000_s1181" style="position:absolute;left:2712;top:4019;width:18;height:17" coordsize="18,17" path="m7,2hel13,11r,2l11,13,9,16r,l9,16r2,l13,16r4,-3l9,2r2,l13,2r,l11,,9,,7,2,3,4,2,6,7,16,2,6,,16r7,l7,2e" stroked="f">
                <v:stroke endcap="round"/>
                <v:shadow color="#969696"/>
                <v:path arrowok="t"/>
              </v:shape>
              <v:shape id="_x0000_s1182" style="position:absolute;left:2719;top:4021;width:17;height:17" coordsize="17,17" path="m16,2hel16,2,13,,10,,8,,5,,2,r,l2,,,,,16r2,l5,16r,l8,16r,l8,16r,l8,16,5,13,16,2e" stroked="f">
                <v:stroke endcap="round"/>
                <v:shadow color="#969696"/>
                <v:path arrowok="t"/>
              </v:shape>
              <v:shape id="_x0000_s1183" style="position:absolute;left:2721;top:4023;width:17;height:17" coordsize="17,17" path="m6,16hel13,12r,-2l16,8r,l16,6r,l16,4,13,2,11,,2,8,,6r,l,6r,l,6r,l,6r,l6,2r,14e" stroked="f">
                <v:stroke endcap="round"/>
                <v:shadow color="#969696"/>
                <v:path arrowok="t"/>
              </v:shape>
              <v:shape id="_x0000_s1184" style="position:absolute;left:2721;top:4025;width:17;height:17" coordsize="17,17" path="m,13hel8,16r,l8,16r,l12,16r,l12,16r,l12,16,12,r,l12,r,l12,,8,r,l8,r,l16,2,,13e" stroked="f">
                <v:stroke endcap="round"/>
                <v:shadow color="#969696"/>
                <v:path arrowok="t"/>
              </v:shape>
              <v:shape id="_x0000_s1185" style="position:absolute;left:2715;top:4021;width:17;height:17" coordsize="17,17" path="m9,10hel9,12r,l4,12,2,10r,l2,10r,2l4,14r2,2l16,6r,l16,6r,l16,4,13,2,9,,4,,2,,,2r9,8e" stroked="f">
                <v:stroke endcap="round"/>
                <v:shadow color="#969696"/>
                <v:path arrowok="t"/>
              </v:shape>
              <v:shape id="_x0000_s1186" style="position:absolute;left:2714;top:4023;width:17;height:17" coordsize="17,17" path="m13,4hel10,2r3,2l16,7r,l16,7r,2l16,9r,l13,9,1,,,2r,l,4,,7,,9r,3l,14r4,2l1,14,13,4e" stroked="f">
                <v:stroke endcap="round"/>
                <v:shadow color="#969696"/>
                <v:path arrowok="t"/>
              </v:shape>
              <v:shape id="_x0000_s1187" style="position:absolute;left:2715;top:4025;width:17;height:17" coordsize="17,17" path="m8,hel8,r,l8,r,l8,r,l8,r2,l10,2,,14r2,2l5,16r,l8,16r2,l10,16r3,l13,16r3,l8,e" stroked="f">
                <v:stroke endcap="round"/>
                <v:shadow color="#969696"/>
                <v:path arrowok="t"/>
              </v:shape>
              <v:shape id="_x0000_s1188" style="position:absolute;left:2721;top:4017;width:20;height:20" coordsize="20,20" path="m15,hel15,,14,2r-4,l8,4,6,4,4,6r,l2,8,,8,6,19,8,18r2,l12,16r2,l14,14r1,l15,14r4,-2l19,12,15,e" stroked="f">
                <v:stroke endcap="round"/>
                <v:shadow color="#969696"/>
                <v:path arrowok="t"/>
              </v:shape>
              <v:shape id="_x0000_s1189" style="position:absolute;left:2736;top:4017;width:19;height:19" coordsize="19,19" path="m18,8hel18,8r,l16,6r,l14,4,12,2,8,,4,,,,4,12r,l6,12r,l6,12r,2l8,14r,2l12,18r,l18,8e" stroked="f">
                <v:stroke endcap="round"/>
                <v:shadow color="#969696"/>
                <v:path arrowok="t"/>
              </v:shape>
              <v:shape id="_x0000_s1190" style="position:absolute;left:2748;top:4025;width:26;height:34" coordsize="26,34" path="m23,33hel23,33r2,-6l23,21r,-4l19,11,17,8,13,6,9,2,6,,,10r2,1l6,13r2,2l9,19r2,2l11,23r,4l11,31r,-2l23,33e" stroked="f">
                <v:stroke endcap="round"/>
                <v:shadow color="#969696"/>
                <v:path arrowok="t"/>
              </v:shape>
              <v:shape id="_x0000_s1191" style="position:absolute;left:2752;top:4044;width:20;height:20" coordsize="20,20" path="m,12hel,14r2,l2,14r2,1l5,15r2,2l11,19r6,-2l19,14,7,10,9,8r4,l13,8r,-2l11,6,9,4,5,2,4,r,l,12e" stroked="f">
                <v:stroke endcap="round"/>
                <v:shadow color="#969696"/>
                <v:path arrowok="t"/>
              </v:shape>
              <v:shape id="_x0000_s1192" style="position:absolute;left:2735;top:4025;width:22;height:32" coordsize="22,32" path="m,11hel,11r1,2l3,15r,2l5,19r,4l7,27r4,2l17,31,21,19r-2,l17,19r,-2l15,15r,-4l13,8,9,4,5,r,l,11e" stroked="f">
                <v:stroke endcap="round"/>
                <v:shadow color="#969696"/>
                <v:path arrowok="t"/>
              </v:shape>
              <v:shape id="_x0000_s1193" style="position:absolute;left:2727;top:4017;width:17;height:20" coordsize="17,20" path="m,12hel,12r,l,12r2,l2,14r2,2l4,16r3,2l9,19,16,8r,l16,8r-3,l13,6r,l11,4r,-2l9,2,9,,,12e" stroked="f">
                <v:stroke endcap="round"/>
                <v:shadow color="#969696"/>
                <v:path arrowok="t"/>
              </v:shape>
              <v:shape id="_x0000_s1194" style="position:absolute;left:2719;top:4015;width:17;height:17" coordsize="17,17" path="m8,13hel8,13r,l6,13r,l6,13r2,l8,16r,l8,16,16,2r-2,l12,2,10,,8,,6,,4,,2,2,,2,,4r8,9e" stroked="f">
                <v:stroke endcap="round"/>
                <v:shadow color="#969696"/>
                <v:path arrowok="t"/>
              </v:shape>
              <v:shape id="_x0000_s1195" style="position:absolute;left:2715;top:4019;width:17;height:17" coordsize="17,17" path="m11,2hel13,4r3,l16,6r,l16,6r,l16,6r,l13,9,4,,2,2r,2l2,4,,6r2,l2,9r,2l4,13r,3l11,2e" stroked="f">
                <v:stroke endcap="round"/>
                <v:shadow color="#969696"/>
                <v:path arrowok="t"/>
              </v:shape>
              <v:shape id="_x0000_s1196" style="position:absolute;left:2719;top:4021;width:28;height:26" coordsize="28,26" path="m27,21hel27,21,25,17,23,14,21,12,17,8,16,6,12,4,10,2,6,,,12r4,l6,14r2,1l10,17r2,2l14,21r,l14,23r,2l27,21e" stroked="f">
                <v:stroke endcap="round"/>
                <v:shadow color="#969696"/>
                <v:path arrowok="t"/>
              </v:shape>
              <v:shape id="_x0000_s1197" style="position:absolute;left:2733;top:4042;width:20;height:36" coordsize="20,36" path="m5,33hel19,31,17,29r,-4l15,21r,-4l15,14,13,10r,-6l13,,,4,2,6r,4l2,14r1,5l3,23r,4l5,31r2,4l19,35,5,33e" stroked="f">
                <v:stroke endcap="round"/>
                <v:shadow color="#969696"/>
                <v:path arrowok="t"/>
              </v:shape>
              <v:shape id="_x0000_s1198" style="position:absolute;left:2733;top:4036;width:20;height:42" coordsize="20,42" path="m,4hel,4,2,8r,4l3,18r2,4l5,25r,6l5,35r,4l19,41r,-6l19,29,17,23r,-3l15,14,13,10r,-6l11,r,l,4e" stroked="f">
                <v:stroke endcap="round"/>
                <v:shadow color="#969696"/>
                <v:path arrowok="t"/>
              </v:shape>
              <v:shape id="_x0000_s1199" style="position:absolute;left:2723;top:4017;width:22;height:24" coordsize="22,24" path="m,12hel,12r2,l4,14r,l6,16r2,2l8,19r2,2l10,23,21,19,19,16r,-2l17,12,15,8,13,6,10,4,8,2,6,,4,,,12e" stroked="f">
                <v:stroke endcap="round"/>
                <v:shadow color="#969696"/>
                <v:path arrowok="t"/>
              </v:shape>
              <v:shape id="_x0000_s1200" style="position:absolute;left:2672;top:4015;width:56;height:22" coordsize="56,22" path="m2,20hel,21,9,20r8,-2l23,16r5,-2l34,12r6,l45,12r6,2l55,2,47,,40,,32,,26,2,19,4,13,6,7,8,,8r,l2,20e" stroked="f">
                <v:stroke endcap="round"/>
                <v:shadow color="#969696"/>
                <v:path arrowok="t"/>
              </v:shape>
              <v:shape id="_x0000_s1201" style="position:absolute;left:2662;top:4023;width:17;height:20" coordsize="17,20" path="m16,17hel16,17r,-2l16,13r,l16,12r,l16,12r,l16,12,13,,8,2,2,4r,2l,10r,2l,13r,2l,17r,2l16,17e" stroked="f">
                <v:stroke endcap="round"/>
                <v:shadow color="#969696"/>
                <v:path arrowok="t"/>
              </v:shape>
              <v:shape id="_x0000_s1202" style="position:absolute;left:2662;top:4038;width:17;height:17" coordsize="17,17" path="m16,2hel16,2r-3,l13,2r-1,l12,r,l12,r,2l12,2,,4,,6,2,9r2,2l6,13r2,l8,16r2,l10,16r2,l16,2e" stroked="f">
                <v:stroke endcap="round"/>
                <v:shadow color="#969696"/>
                <v:path arrowok="t"/>
              </v:shape>
              <v:shape id="_x0000_s1203" style="position:absolute;left:2674;top:4017;width:48;height:38" coordsize="48,38" path="m40,hel40,,32,6r-4,6l22,16r-3,3l15,23r-4,l7,25,3,23,,35r7,2l15,37r6,-4l26,29r6,-4l36,19r5,-3l45,10r2,l40,e" stroked="f">
                <v:stroke endcap="round"/>
                <v:shadow color="#969696"/>
                <v:path arrowok="t"/>
              </v:shape>
              <v:group id="_x0000_s1204" style="position:absolute;left:2318;top:2542;width:151;height:196" coordorigin="2318,2542" coordsize="151,196">
                <v:shape id="_x0000_s1205" style="position:absolute;left:2318;top:2542;width:54;height:73" coordsize="54,73" path="m7,15hel,57,3,68r8,4l22,65,41,38,53,26,34,3,22,,15,3,7,15e" fillcolor="#dd3832" strokeweight="1pt">
                  <v:stroke endcap="round"/>
                  <v:shadow color="#969696"/>
                  <v:path arrowok="t"/>
                </v:shape>
                <v:shape id="_x0000_s1206" style="position:absolute;left:2344;top:2553;width:109;height:121" coordsize="109,121" path="m38,11hel12,46,4,57,,76,4,94r8,11l31,117r28,3l67,117r3,-8l67,46,70,31,78,19r4,-4l97,19r4,l101,23r-4,4l89,23r,4l101,38r7,-15l108,11,97,,86,,63,,38,11e" fillcolor="#dd3832" strokeweight="1pt">
                  <v:stroke endcap="round"/>
                  <v:shadow color="#969696"/>
                  <v:path arrowok="t"/>
                </v:shape>
                <v:shape id="_x0000_s1207" style="position:absolute;left:2422;top:2587;width:47;height:151" coordsize="47,151" path="m,42hel15,60r4,19l19,109r-4,29l11,144r4,6l30,144r12,-4l46,138r,-32l42,79,30,56,27,27,15,8,4,,,20,,42e" fillcolor="#dd3832" strokeweight="1pt">
                  <v:stroke endcap="round"/>
                  <v:shadow color="#969696"/>
                  <v:path arrowok="t"/>
                </v:shape>
              </v:group>
              <v:shape id="_x0000_s1208" style="position:absolute;left:2714;top:4015;width:18;height:17" coordsize="18,17" path="m17,8hel17,5,15,2,13,,9,,7,,5,,3,,1,2,,2,7,16r,l7,16r,l7,16r,l7,16r,l7,16,5,13,17,8e" stroked="f">
                <v:stroke endcap="round"/>
                <v:shadow color="#969696"/>
                <v:path arrowok="t"/>
              </v:shape>
              <v:shape id="_x0000_s1209" style="position:absolute;left:2719;top:4021;width:17;height:17" coordsize="17,17" path="m11,16hel13,16r,-3l16,10r,-2l16,8r,-3l16,2r,l13,,,5r,l,5r,l,8r,l,8,2,5r,l4,2r7,14e" stroked="f">
                <v:stroke endcap="round"/>
                <v:shadow color="#969696"/>
                <v:path arrowok="t"/>
              </v:shape>
              <v:shape id="_x0000_s1210" style="position:absolute;left:2714;top:4023;width:17;height:17" coordsize="17,17" path="m,12hel,12r1,2l5,16r2,l9,16r2,-2l13,14r,l16,12,9,,7,r,l7,r,2l7,2r,l9,2r,l9,2,,12e" stroked="f">
                <v:stroke endcap="round"/>
                <v:shadow color="#969696"/>
                <v:path arrowok="t"/>
              </v:shape>
              <v:shape id="_x0000_s1211" style="position:absolute;left:2712;top:4015;width:17;height:19" coordsize="17,19" path="m13,10hel7,,5,2,3,2r,2l2,6,,8r,4l,16r2,2l11,10r,l11,12r,l11,12r,l11,12r2,-2l16,10,7,r6,10e" stroked="f">
                <v:stroke endcap="round"/>
                <v:shadow color="#969696"/>
                <v:path arrowok="t"/>
              </v:shape>
              <v:shape id="_x0000_s1212" style="position:absolute;left:2702;top:4015;width:24;height:17" coordsize="24,17" path="m17,4hel12,16r1,l15,16r2,l19,16r,-3l21,13r2,l23,11,17,,15,r,l15,2r-2,l13,2r,l13,2r-1,l8,13,12,2,,2,8,13,17,4e" stroked="f">
                <v:stroke endcap="round"/>
                <v:shadow color="#969696"/>
                <v:path arrowok="t"/>
              </v:shape>
              <v:shape id="_x0000_s1213" style="position:absolute;left:2710;top:4019;width:24;height:17" coordsize="24,17" path="m7,11hel13,,11,r,l9,r,l9,r,l9,r,l,9r2,2l2,11r2,2l5,13r2,l9,16r2,l13,16,17,4,13,16r10,l17,4,7,11e" stroked="f">
                <v:stroke endcap="round"/>
                <v:shadow color="#969696"/>
                <v:path arrowok="t"/>
              </v:shape>
              <v:shape id="_x0000_s1214" style="position:absolute;left:2715;top:4017;width:17;height:17" coordsize="17,17" path="m2,13hel,10r,l,10r,l,10r,3l,13r2,3l13,8r3,l16,10r,l13,8r,l13,5r,-3l11,,2,13e" stroked="f">
                <v:stroke endcap="round"/>
                <v:shadow color="#969696"/>
                <v:path arrowok="t"/>
              </v:shape>
              <v:shape id="_x0000_s1215" style="position:absolute;left:2372;top:3994;width:74;height:74" coordsize="74,74" path="m44,hel46,r4,2l52,2r2,l56,4r1,l59,6r2,l63,6r,l65,6r2,l67,6r2,l69,8r2,l71,12r2,6l71,21r,4l69,31r-2,4l63,39r-4,3l56,46r-4,2l48,52r-4,4l40,58r-3,2l33,64r-4,1l25,65r-4,2l17,67r-3,l12,69r-4,l4,71,,73e" filled="f" fillcolor="#0c9" strokecolor="#1f1a17" strokeweight="1pt">
                <v:stroke startarrowwidth="narrow" startarrowlength="short" endarrowwidth="narrow" endarrowlength="short" endcap="round"/>
                <v:shadow color="#969696"/>
                <v:path arrowok="t"/>
              </v:shape>
              <v:shape id="_x0000_s1216" style="position:absolute;left:2447;top:3979;width:48;height:95" coordsize="48,95" path="m32,hel28,4r-5,6l17,13r-6,6l5,23,2,25,,27,,25r,6l,35r,3l,44r,4l,52r2,4l3,59r,4l5,65r2,2l7,67r2,2l11,71r2,2l15,73r6,4l24,79r4,1l32,82r4,2l40,88r4,2l47,94e" filled="f" fillcolor="#0c9" strokecolor="#1f1a17" strokeweight="1pt">
                <v:stroke startarrowwidth="narrow" startarrowlength="short" endarrowwidth="narrow" endarrowlength="short" endcap="round"/>
                <v:shadow color="#969696"/>
                <v:path arrowok="t"/>
              </v:shape>
              <v:shape id="_x0000_s1217" style="position:absolute;left:2386;top:4054;width:17;height:22" coordsize="17,22" path="m3,hel3,,2,2r,3l,7,,9r,4l,15r,2l,21r11,l11,19r,-2l11,15r,-2l11,11,13,9r,-2l13,7,16,5,3,e" stroked="f">
                <v:stroke endcap="round"/>
                <v:shadow color="#969696"/>
                <v:path arrowok="t"/>
              </v:shape>
              <v:shape id="_x0000_s1218" style="position:absolute;left:2389;top:4035;width:30;height:25" coordsize="30,25" path="m20,hel20,,18,1,16,3,12,5,10,7,8,11,4,13,2,15,,19r12,5l12,23r2,-2l16,19r2,-2l21,15r2,-2l25,9,29,7r-2,l20,e" stroked="f">
                <v:stroke endcap="round"/>
                <v:shadow color="#969696"/>
                <v:path arrowok="t"/>
              </v:shape>
              <v:shape id="_x0000_s1219" style="position:absolute;left:2409;top:4006;width:33;height:37" coordsize="33,37" path="m22,hel22,,20,4,17,8r-2,3l11,15,9,17,5,21,3,25,,29r7,7l11,32r4,-3l17,27r3,-4l24,19r2,-4l30,11,32,6r,l22,e" stroked="f">
                <v:stroke endcap="round"/>
                <v:shadow color="#969696"/>
                <v:path arrowok="t"/>
              </v:shape>
              <v:shape id="_x0000_s1220" style="position:absolute;left:2431;top:3994;width:17;height:19" coordsize="17,19" path="m8,2hel8,,6,2r,2l4,4,2,6r,2l2,10,,12r,l10,18r2,l12,16r,-2l14,14r,-2l14,12r2,-2l16,10r,l8,2e" stroked="f">
                <v:stroke endcap="round"/>
                <v:shadow color="#969696"/>
                <v:path arrowok="t"/>
              </v:shape>
              <v:shape id="_x0000_s1221" style="position:absolute;left:2439;top:3992;width:17;height:17" coordsize="17,17" path="m13,2hel16,2r-3,l11,,10,,8,,6,,4,,2,2,,4r8,9l8,13r,l8,13r,l8,13r2,l10,16r1,l13,16,13,2e" stroked="f">
                <v:stroke endcap="round"/>
                <v:shadow color="#969696"/>
                <v:path arrowok="t"/>
              </v:shape>
              <v:shape id="_x0000_s1222" style="position:absolute;left:2447;top:3994;width:17;height:17" coordsize="17,17" path="m13,16hel13,13r3,-2l16,11r,-2l16,6r,l16,4,13,2,7,r,13l2,11,,9r,l,6r,l,6r,l2,4r,l13,16e" stroked="f">
                <v:stroke endcap="round"/>
                <v:shadow color="#969696"/>
                <v:path arrowok="t"/>
              </v:shape>
              <v:shape id="_x0000_s1223" style="position:absolute;left:2437;top:3996;width:20;height:17" coordsize="20,17" path="m,11hel,11r2,2l4,13r2,3l8,16r2,l13,16r2,l19,13,12,2r,l12,2r,l10,2r,l8,r,l6,,8,,,11e" stroked="f">
                <v:stroke endcap="round"/>
                <v:shadow color="#969696"/>
                <v:path arrowok="t"/>
              </v:shape>
              <v:shape id="_x0000_s1224" style="position:absolute;left:2431;top:3994;width:17;height:17" coordsize="17,17" path="m11,16hel11,16r,l9,16r,l9,16r-3,l6,16r,l6,16,16,2r-3,l13,,11,,9,,6,,4,,2,2,,2r,l11,16e" stroked="f">
                <v:stroke endcap="round"/>
                <v:shadow color="#969696"/>
                <v:path arrowok="t"/>
              </v:shape>
              <v:shape id="_x0000_s1225" style="position:absolute;left:2429;top:3996;width:17;height:17" coordsize="17,17" path="m11,2hel13,2r,l13,2r,2l13,4r3,l16,6,13,9r,2l2,r,4l,6,2,9r,2l2,11r2,2l4,13r2,3l6,16,11,2e" stroked="f">
                <v:stroke endcap="round"/>
                <v:shadow color="#969696"/>
                <v:path arrowok="t"/>
              </v:shape>
              <v:shape id="_x0000_s1226" style="position:absolute;left:2435;top:3994;width:26;height:17" coordsize="26,17" path="m17,hel17,2r-2,l14,4r,l12,4r-2,l8,4,6,4,4,4,,16r4,l8,16r2,l14,16r1,l19,14r4,l25,10r,2l17,e" stroked="f">
                <v:stroke endcap="round"/>
                <v:shadow color="#969696"/>
                <v:path arrowok="t"/>
              </v:shape>
              <v:shape id="_x0000_s1227" style="position:absolute;left:2452;top:3992;width:22;height:17" coordsize="22,17" path="m21,2hel21,2r-2,l18,,14,,12,,8,,6,,4,2,,2,8,16r,-3l10,13r,l12,13r,l14,13r2,3l16,16r,l21,2e" stroked="f">
                <v:stroke endcap="round"/>
                <v:shadow color="#969696"/>
                <v:path arrowok="t"/>
              </v:shape>
              <v:shape id="_x0000_s1228" style="position:absolute;left:2468;top:3994;width:29;height:38" coordsize="29,38" path="m28,31hel28,31,26,27,24,23,23,20,19,16,17,12,13,8,11,4,5,,,12r2,2l5,16r2,4l9,21r2,4l13,29r2,4l17,37r,-2l28,31e" stroked="f">
                <v:stroke endcap="round"/>
                <v:shadow color="#969696"/>
                <v:path arrowok="t"/>
              </v:shape>
              <v:shape id="_x0000_s1229" style="position:absolute;left:2483;top:4025;width:17;height:17" coordsize="17,17" path="m11,16hel11,16r2,-3l13,13r3,-2l16,10r,-2l16,6r,-2l16,,2,4r,2l2,6r,l2,6r,l2,6r,2l,8r,l11,16e" stroked="f">
                <v:stroke endcap="round"/>
                <v:shadow color="#969696"/>
                <v:path arrowok="t"/>
              </v:shape>
              <v:shape id="_x0000_s1230" style="position:absolute;left:2475;top:4033;width:18;height:17" coordsize="18,17" path="m,16hel,16r2,l4,16r4,l10,16r2,l14,16r2,-3l17,10,8,r,l8,r,l8,,6,r,l6,r,l6,,,16e" stroked="f">
                <v:stroke endcap="round"/>
                <v:shadow color="#969696"/>
                <v:path arrowok="t"/>
              </v:shape>
              <v:shape id="_x0000_s1231" style="position:absolute;left:2447;top:4010;width:35;height:35" coordsize="35,35" path="m,5hel,5r2,6l5,15r4,4l11,21r4,4l19,28r5,2l28,34,34,23,30,21,26,19,23,15,21,13,17,9,15,7,11,4,9,r,l,5e" stroked="f">
                <v:stroke endcap="round"/>
                <v:shadow color="#969696"/>
                <v:path arrowok="t"/>
              </v:shape>
              <v:shape id="_x0000_s1232" style="position:absolute;left:2437;top:3996;width:20;height:20" coordsize="20,20" path="m,6hel2,8r,2l4,10r,2l4,14r2,2l6,18r2,1l10,19r9,-5l17,12r,-2l15,10r,-2l13,6r,-2l12,2,10,r2,2l,6e" stroked="f">
                <v:stroke endcap="round"/>
                <v:shadow color="#969696"/>
                <v:path arrowok="t"/>
              </v:shape>
              <v:shape id="_x0000_s1233" style="position:absolute;left:2429;top:3992;width:21;height:17" coordsize="21,17" path="m14,5hel10,16r,l10,16r,l10,16r,l10,16r-2,l8,13,20,8,18,5,16,2,14,,12,,10,r,l8,,6,,2,13,6,,,5r2,8l14,5e" stroked="f">
                <v:stroke endcap="round"/>
                <v:shadow color="#969696"/>
                <v:path arrowok="t"/>
              </v:shape>
              <v:shape id="_x0000_s1234" style="position:absolute;left:2431;top:3996;width:17;height:17" coordsize="17,17" path="m10,2hel13,2r3,2l16,6r,l16,6r,l16,4r,-2l16,,,6,,4r,l,4r,l,6,,9r2,4l8,16r,l10,2e" stroked="f">
                <v:stroke endcap="round"/>
                <v:shadow color="#969696"/>
                <v:path arrowok="t"/>
              </v:shape>
              <v:shape id="_x0000_s1235" style="position:absolute;left:2437;top:3998;width:18;height:17" coordsize="18,17" path="m4,2hel4,r,l6,r,l6,r,l4,r,l2,,,16r2,l4,16r2,l8,16r2,l12,13r1,-3l15,8,17,2,4,2e" stroked="f">
                <v:stroke endcap="round"/>
                <v:shadow color="#969696"/>
                <v:path arrowok="t"/>
              </v:shape>
              <v:shape id="_x0000_s1236" style="position:absolute;left:2441;top:3994;width:17;height:17" coordsize="17,17" path="m16,10hel16,5r-3,l13,2r,l13,2r-2,l9,,2,2,,8r16,l11,16r-4,l4,16r,l4,16r,l4,16r,l2,10r14,e" stroked="f">
                <v:stroke endcap="round"/>
                <v:shadow color="#969696"/>
                <v:path arrowok="t"/>
              </v:shape>
              <v:shape id="_x0000_s1237" style="position:absolute;left:2443;top:4002;width:17;height:17" coordsize="17,17" path="m11,16hel8,16r5,-4l13,9r,-3l16,3r-3,l13,r,l13,,,,,,,3r,l,3r,l,3,2,,4,,2,r9,16e" stroked="f">
                <v:stroke endcap="round"/>
                <v:shadow color="#969696"/>
                <v:path arrowok="t"/>
              </v:shape>
              <v:shape id="_x0000_s1238" style="position:absolute;left:2426;top:4000;width:27;height:17" coordsize="27,17" path="m3,13hel3,13r2,l7,13r2,3l11,16r4,l19,16r4,l26,13,19,2r,l17,2r-2,l13,2,11,,7,,3,,,,,,3,13e" stroked="f">
                <v:stroke endcap="round"/>
                <v:shadow color="#969696"/>
                <v:path arrowok="t"/>
              </v:shape>
              <v:shape id="_x0000_s1239" style="position:absolute;left:2393;top:4000;width:37;height:30" coordsize="37,30" path="m12,27hel12,29r2,-4l16,23r1,-2l21,17r4,l29,15r4,-1l36,12,33,,29,2,25,4,19,6,16,8r-6,4l6,14,4,17,,23r,l12,27e" stroked="f">
                <v:stroke endcap="round"/>
                <v:shadow color="#969696"/>
                <v:path arrowok="t"/>
              </v:shape>
              <v:shape id="_x0000_s1240" style="position:absolute;left:2389;top:4023;width:17;height:37" coordsize="17,37" path="m4,21hel14,27r,-4l14,21r,-4l14,15r,-3l14,10r,-2l16,4,4,,2,4r,4l2,10,,13r,4l,21r,4l2,27r8,6l2,27r,9l10,33,4,21e" stroked="f">
                <v:stroke endcap="round"/>
                <v:shadow color="#969696"/>
                <v:path arrowok="t"/>
              </v:shape>
              <v:shape id="_x0000_s1241" style="position:absolute;left:2393;top:4014;width:36;height:43" coordsize="36,43" path="m25,hel23,1,21,5,19,9r-3,6l14,19r-4,3l8,26,4,28,,30,6,42r6,-4l16,34r3,-4l23,26r4,-5l29,15r4,-4l35,7r,l25,e" stroked="f">
                <v:stroke endcap="round"/>
                <v:shadow color="#969696"/>
                <v:path arrowok="t"/>
              </v:shape>
              <v:shape id="_x0000_s1242" style="position:absolute;left:2418;top:4000;width:32;height:22" coordsize="32,22" path="m31,6hel27,,21,,17,,13,2,10,4,6,6,4,8,2,12,,14r10,7l11,19r,-2l13,15r2,-1l17,14r2,-2l21,12r2,l19,8,31,6,29,2,27,r4,6e" stroked="f">
                <v:stroke endcap="round"/>
                <v:shadow color="#969696"/>
                <v:path arrowok="t"/>
              </v:shape>
              <v:shape id="_x0000_s1243" style="position:absolute;left:2437;top:4006;width:28;height:37" coordsize="28,37" path="m27,32hel27,34,25,29,23,23,21,19,19,15,15,11,13,8,12,4,12,,,2,2,8r2,3l6,17r2,4l10,25r2,4l13,32r,4l13,36,27,32e" stroked="f">
                <v:stroke endcap="round"/>
                <v:shadow color="#969696"/>
                <v:path arrowok="t"/>
              </v:shape>
              <v:shape id="_x0000_s1244" style="position:absolute;left:2450;top:4038;width:17;height:24" coordsize="17,24" path="m16,20hel16,20r,-2l16,16r,-2l16,12r,-2l16,6r,-2l16,,,4,2,6r,2l2,10r,2l2,14r,4l2,20r,3l2,23,16,20e" stroked="f">
                <v:stroke endcap="round"/>
                <v:shadow color="#969696"/>
                <v:path arrowok="t"/>
              </v:shape>
              <v:shape id="_x0000_s1245" style="position:absolute;left:2452;top:4058;width:20;height:20" coordsize="20,20" path="m19,15hel19,11,18,9,16,7r,-2l14,3r,l12,1,12,,,3,,5,2,9r2,2l4,13r2,2l8,15r,2l8,19,19,15e" stroked="f">
                <v:stroke endcap="round"/>
                <v:shadow color="#969696"/>
                <v:path arrowok="t"/>
              </v:shape>
              <v:shape id="_x0000_s1246" style="position:absolute;left:2567;top:4149;width:58;height:32" coordsize="58,32" path="m9,hel49,12r6,6l57,21r,2l57,27r-2,2l51,31r-2,l49,31,9,20,2,14,,10,,6,2,4,4,2,7,,9,r,e" stroked="f">
                <v:stroke endcap="round"/>
                <v:shadow color="#969696"/>
                <v:path arrowok="t"/>
              </v:shape>
              <v:shape id="_x0000_s1247" style="position:absolute;left:2267;top:3011;width:341;height:205" coordsize="341,205" path="m16,68hel18,65r3,-4l23,59r2,-2l27,55r4,-2l35,51r4,-2l46,47r8,-1l61,44r8,l77,44r7,2l90,47r8,4l101,55r4,4l107,63r4,4l115,72r4,4l121,78r3,2l130,78r8,-4l149,68r12,-5l172,55r11,-6l197,44r13,-4l214,40r4,l222,40r2,l227,40r4,l235,38r2,l241,36r3,-2l248,32r2,-2l254,28r4,-2l260,24r4,-3l265,19r2,-4l271,13r2,-2l277,7r2,-2l283,3r2,-1l286,r2,l288,r2,l292,r2,2l294,3r2,l296,7r,2l296,11r,2l294,17r-2,2l292,21r-2,3l294,21r6,-4l305,11r4,-4l315,5r4,-3l321,2r2,l325,7r,4l325,13r-2,4l321,21r-4,3l315,28r-4,2l315,28r2,-4l319,23r4,-4l325,17r3,-2l332,13r4,l336,13r,l338,13r,l338,15r2,l340,15r,2l340,19r,l340,21r-2,2l338,24r-2,l334,26r,l328,30r-3,6l321,38r-4,4l313,46r-4,3l305,53r-5,6l307,55r6,-2l317,51r4,l323,51r,l323,51r,l325,53r,2l325,57r,2l325,59r-2,2l323,61r-2,2l317,67r-4,1l309,70r-4,4l302,76r-4,2l294,80r-4,2l285,86r-6,2l269,91r-7,2l252,97r-9,4l231,105r-7,6l222,111r-2,l216,111r-2,l212,111r,l210,111r-2,l191,134r-19,19l151,170r-25,13l103,193r-26,8l52,204r-27,l21,202r-1,-3l18,195r-4,-8l12,181r-2,-7l8,166,4,158,2,151r,-8l,134,,124,,114r,-9l2,95,6,90,16,68e" fillcolor="#f9d2c1" stroked="f">
                <v:stroke endcap="round"/>
                <v:shadow color="#969696"/>
                <v:path arrowok="t"/>
              </v:shape>
              <v:shape id="_x0000_s1248" style="position:absolute;left:2267;top:3011;width:341;height:205" coordsize="341,205" path="m16,68hel18,65r3,-4l23,59r2,-2l27,55r4,-2l35,51r4,-2l46,47r8,-1l61,44r8,l77,44r7,2l90,47r8,4l101,55r4,4l107,63r4,4l115,72r4,4l121,78r3,2l130,78r8,-4l149,68r12,-5l172,55r11,-6l197,44r13,-4l214,40r4,l222,40r2,l227,40r4,l235,38r2,l241,36r3,-2l248,32r2,-2l254,28r4,-2l260,24r4,-3l265,19r2,-4l271,13r2,-2l277,7r2,-2l283,3r2,-1l286,r2,l288,r2,l292,r2,2l294,3r2,l296,7r,2l296,11r,2l294,17r-2,2l292,21r-2,3l294,21r6,-4l305,11r4,-4l315,5r4,-3l321,2r2,l325,7r,4l325,13r-2,4l321,21r-4,3l315,28r-4,2l315,28r2,-4l319,23r4,-4l325,17r3,-2l332,13r4,l336,13r,l338,13r,l338,15r2,l340,15r,2l340,19r,l340,21r-2,2l338,24r-2,l334,26r,l328,30r-3,6l321,38r-4,4l313,46r-4,3l305,53r-5,6l307,55r6,-2l317,51r4,l323,51r,l323,51r,l325,53r,2l325,57r,2l325,59r-2,2l323,61r-2,2l317,67r-4,1l309,70r-4,4l302,76r-4,2l294,80r-4,2l285,86r-6,2l269,91r-7,2l252,97r-9,4l231,105r-7,6l222,111r-2,l216,111r-2,l212,111r,l210,111r-2,l191,134r-19,19l151,170r-25,13l103,193r-26,8l52,204r-27,l21,202r-1,-3l18,195r-4,-8l12,181r-2,-7l8,166,4,158,2,151r,-8l,134,,124,,114r,-9l2,95,6,90,16,68e" filled="f" fillcolor="#0c9" strokecolor="#1f1a17" strokeweight="1pt">
                <v:stroke startarrowwidth="narrow" startarrowlength="short" endarrowwidth="narrow" endarrowlength="short" endcap="round"/>
                <v:shadow color="#969696"/>
                <v:path arrowok="t"/>
              </v:shape>
              <v:shape id="_x0000_s1249" style="position:absolute;left:2357;top:3093;width:35;height:17" coordsize="35,17" path="m,16hel6,16r5,l15,16r2,l21,16r4,-6l29,5,34,e" filled="f" fillcolor="#0c9" strokecolor="#1f1a17" strokeweight="1pt">
                <v:stroke startarrowwidth="narrow" startarrowlength="short" endarrowwidth="narrow" endarrowlength="short" endcap="round"/>
                <v:shadow color="#969696"/>
                <v:path arrowok="t"/>
              </v:shape>
              <v:shape id="_x0000_s1250" style="position:absolute;left:2464;top:3104;width:17;height:19" coordsize="17,19" path="m,hel2,2r,2l5,8r,2l8,12r2,2l13,16r3,2e" filled="f" fillcolor="#0c9" strokecolor="#1f1a17" strokeweight="1pt">
                <v:stroke startarrowwidth="narrow" startarrowlength="short" endarrowwidth="narrow" endarrowlength="short" endcap="round"/>
                <v:shadow color="#969696"/>
                <v:path arrowok="t"/>
              </v:shape>
              <v:shape id="_x0000_s1251" style="position:absolute;left:2536;top:3035;width:22;height:21" coordsize="22,21" path="m,20hel4,16,6,14r2,l10,14r,-2l14,10,16,6,21,e" filled="f" fillcolor="#0c9" strokecolor="#1f1a17" strokeweight="1pt">
                <v:stroke startarrowwidth="narrow" startarrowlength="short" endarrowwidth="narrow" endarrowlength="short" endcap="round"/>
                <v:shadow color="#969696"/>
                <v:path arrowok="t"/>
              </v:shape>
              <v:shape id="_x0000_s1252" style="position:absolute;left:2555;top:3041;width:26;height:30" coordsize="26,30" path="m25,hel23,2,19,6r-3,4l14,14r-4,3l6,21,2,25,,29e" filled="f" fillcolor="#0c9" strokecolor="#1f1a17" strokeweight="1pt">
                <v:stroke startarrowwidth="narrow" startarrowlength="short" endarrowwidth="narrow" endarrowlength="short" endcap="round"/>
                <v:shadow color="#969696"/>
                <v:path arrowok="t"/>
              </v:shape>
              <v:shape id="_x0000_s1253" style="position:absolute;left:2630;top:3057;width:20;height:22" coordsize="20,22" path="m,13hel13,r4,1l13,5r,l15,5r,-2l15,3r2,l17,3r2,l19,3r,2l19,5r,2l19,7r,2l17,9r,2l15,11,5,21,4,19r7,-8l11,11r,-2l11,9r,l13,9r,l13,7r,l11,7r,l11,7r,l11,7r,l9,9r,l2,17,,13e" fillcolor="#fef931" stroked="f">
                <v:stroke endcap="round"/>
                <v:shadow color="#969696"/>
                <v:path arrowok="t"/>
              </v:shape>
              <v:shape id="_x0000_s1254" style="position:absolute;left:2639;top:3047;width:17;height:17" coordsize="17,17" path="m,10hel,10r,l,10,,5r,l,5r5,l5,5,5,r,l5,r5,l10,r,l10,r,l10,r6,5l16,5r,l16,5r,l16,5r,l16,5r-6,5l10,10r,l10,10r,6l10,16r-5,l5,16r,l5,16,,10e" fillcolor="#fef931" stroked="f">
                <v:stroke endcap="round"/>
                <v:shadow color="#969696"/>
                <v:path arrowok="t"/>
              </v:shape>
              <v:shape id="_x0000_s1255" style="position:absolute;left:2624;top:3051;width:18;height:18" coordsize="18,18" path="m,13hel15,r,l15,r,l15,r,l15,r,2l15,2r,l15,2r2,l17,2r,l17,2r,l17,2,4,17,,13e" fillcolor="#fef931" stroked="f">
                <v:stroke endcap="round"/>
                <v:shadow color="#969696"/>
                <v:path arrowok="t"/>
              </v:shape>
              <v:shape id="_x0000_s1256" style="position:absolute;left:2624;top:3047;width:17;height:17" coordsize="17,17" path="m5,5hel,5r,5l,10r,l,10r,6l,16r,l,16r,l,16r,l5,16r,-6l5,10r5,l10,10r,l10,5r,l16,5,16,r,l16,,10,r,l10,,5,r,l5,5r,l5,5e" fillcolor="#df4238" stroked="f">
                <v:stroke endcap="round"/>
                <v:shadow color="#969696"/>
                <v:path arrowok="t"/>
              </v:shape>
              <v:shape id="_x0000_s1257" style="position:absolute;left:2593;top:3053;width:17;height:17" coordsize="17,17" path="m16,7hel16,7r,l16,7r,l16,7r,l16,8r,l12,12,8,,4,,,3,,7,,8r,l,12r4,l4,16r,l16,7e" fillcolor="#71706f" stroked="f">
                <v:stroke endcap="round"/>
                <v:shadow color="#969696"/>
                <v:path arrowok="t"/>
              </v:shape>
              <v:shape id="_x0000_s1258" style="position:absolute;left:2595;top:3057;width:17;height:17" coordsize="17,17" path="m16,10hel16,10,13,7r,-3l11,4r,-3l9,1,9,,6,r,l,7r2,3l2,10r2,l4,10r,3l4,13r2,l6,16r,l16,10e" fillcolor="#71706f" stroked="f">
                <v:stroke endcap="round"/>
                <v:shadow color="#969696"/>
                <v:path arrowok="t"/>
              </v:shape>
              <v:shape id="_x0000_s1259" style="position:absolute;left:2601;top:3064;width:26;height:28" coordsize="26,28" path="m21,19hel25,21,21,17,19,15,17,14,15,10,13,8,10,6r,-4l8,,,4,2,6r2,4l6,14r2,1l12,19r1,2l15,23r4,4l21,27r,-8e" fillcolor="#71706f" stroked="f">
                <v:stroke endcap="round"/>
                <v:shadow color="#969696"/>
                <v:path arrowok="t"/>
              </v:shape>
              <v:shape id="_x0000_s1260" style="position:absolute;left:2622;top:3083;width:17;height:17" coordsize="17,17" path="m16,4hel16,4,16,,8,r,l8,,,,,,,,,16r,l,16r,l,16r,l,16r,l,16,16,4e" fillcolor="#71706f" stroked="f">
                <v:stroke endcap="round"/>
                <v:shadow color="#969696"/>
                <v:path arrowok="t"/>
              </v:shape>
              <v:shape id="_x0000_s1261" style="position:absolute;left:2588;top:3051;width:17;height:17" coordsize="17,17" path="m16,10hel16,7r,3l16,10r,l16,7r,l11,3,11,,9,,,12r,l,10r,l,10r,2l,12r,4l4,16,,16,16,10e" fillcolor="#71706f" stroked="f">
                <v:stroke endcap="round"/>
                <v:shadow color="#969696"/>
                <v:path arrowok="t"/>
              </v:shape>
              <v:shape id="_x0000_s1262" style="position:absolute;left:2588;top:3057;width:17;height:17" coordsize="17,17" path="m16,11hel13,6r,l13,6r,l13,2r,l10,2,10,r,l,6r2,l2,6r,5l2,11r,l2,16r,l5,16,2,11r14,e" fillcolor="#71706f" stroked="f">
                <v:stroke endcap="round"/>
                <v:shadow color="#969696"/>
                <v:path arrowok="t"/>
              </v:shape>
              <v:shape id="_x0000_s1263" style="position:absolute;left:2590;top:3060;width:17;height:17" coordsize="17,17" path="m16,4hel16,8r,-4l16,4,12,r,l12,r,l12,r4,4l,4,3,8r,4l3,12r,l3,12r,l3,8r,l5,16,16,4e" fillcolor="#71706f" stroked="f">
                <v:stroke endcap="round"/>
                <v:shadow color="#969696"/>
                <v:path arrowok="t"/>
              </v:shape>
              <v:shape id="_x0000_s1264" style="position:absolute;left:2592;top:3062;width:17;height:17" coordsize="17,17" path="m16,4hel16,8r,l16,8r,-4l16,4r,l16,r,l16,,2,12,,12,,8r,l,8r,l,8r,l,8r2,8l16,4e" fillcolor="#71706f" stroked="f">
                <v:stroke endcap="round"/>
                <v:shadow color="#969696"/>
                <v:path arrowok="t"/>
              </v:shape>
              <v:shape id="_x0000_s1265" style="position:absolute;left:2593;top:3064;width:17;height:17" coordsize="17,17" path="m16,6hel16,6r,l12,6r,-3l12,3r,l9,r,l9,,,9r,l,9r,l3,9r,3l3,12r,l3,16r3,l16,6e" fillcolor="#71706f" stroked="f">
                <v:stroke endcap="round"/>
                <v:shadow color="#969696"/>
                <v:path arrowok="t"/>
              </v:shape>
              <v:shape id="_x0000_s1266" style="position:absolute;left:2597;top:3068;width:17;height:17" coordsize="17,17" path="m16,6hel16,9r,-3l16,6r,l16,6,12,3r,l12,r,l,9r,l,9r,l,9r,3l,12r,l,12r4,4l16,6e" fillcolor="#71706f" stroked="f">
                <v:stroke endcap="round"/>
                <v:shadow color="#969696"/>
                <v:path arrowok="t"/>
              </v:shape>
              <v:shape id="_x0000_s1267" style="position:absolute;left:2599;top:3072;width:17;height:17" coordsize="17,17" path="m16,8hel16,10r,-2l16,8,12,5r,l12,5r,-3l9,2,9,,,8r,l,10r3,l3,10r,3l3,13r3,3l6,16r,l16,8e" fillcolor="#71706f" stroked="f">
                <v:stroke endcap="round"/>
                <v:shadow color="#969696"/>
                <v:path arrowok="t"/>
              </v:shape>
              <v:shape id="_x0000_s1268" style="position:absolute;left:2603;top:3078;width:17;height:17" coordsize="17,17" path="m16,6hel12,2,12,,9,r,l6,r,l6,,9,r,l,11r3,5l6,16r,l6,16r,l6,16r,l3,16,3,6r13,e" fillcolor="#71706f" stroked="f">
                <v:stroke endcap="round"/>
                <v:shadow color="#969696"/>
                <v:path arrowok="t"/>
              </v:shape>
              <v:shape id="_x0000_s1269" style="position:absolute;left:2605;top:3081;width:17;height:17" coordsize="17,17" path="m16,8hel12,16r4,l16,16r,l16,8r,l16,8r,l16,,,,,,,,,,,,,,,,,,,,,16,16,8e" fillcolor="#71706f" stroked="f">
                <v:stroke endcap="round"/>
                <v:shadow color="#969696"/>
                <v:path arrowok="t"/>
              </v:shape>
              <v:shape id="_x0000_s1270" style="position:absolute;left:2605;top:3081;width:17;height:17" coordsize="17,17" path="m13,3hel16,6,13,3r,l11,3,11,r,l8,r3,l11,3,,6r,l2,9r,3l5,12r,l5,12r,l5,12r3,4l13,3e" fillcolor="#71706f" stroked="f">
                <v:stroke endcap="round"/>
                <v:shadow color="#969696"/>
                <v:path arrowok="t"/>
              </v:shape>
              <v:shape id="_x0000_s1271" style="position:absolute;left:2609;top:3083;width:17;height:17" coordsize="17,17" path="m11,5hel11,5r5,l16,5r,3l16,8r,l16,5r,-3l11,,4,10,,8r,l,8r,l,8r,2l4,13r5,3l9,16,11,5e" fillcolor="#71706f" stroked="f">
                <v:stroke endcap="round"/>
                <v:shadow color="#969696"/>
                <v:path arrowok="t"/>
              </v:shape>
              <v:shape id="_x0000_s1272" style="position:absolute;left:2613;top:3087;width:17;height:17" coordsize="17,17" path="m6,16hel11,6,8,3r,l6,r,l3,r,l3,,1,,,12r,l1,12r,l1,12r,l1,12r,l1,12,6,3r,13l16,16,11,6,6,16e" fillcolor="#71706f" stroked="f">
                <v:stroke endcap="round"/>
                <v:shadow color="#969696"/>
                <v:path arrowok="t"/>
              </v:shape>
              <v:shape id="_x0000_s1273" style="position:absolute;left:2614;top:3089;width:17;height:17" coordsize="17,17" path="m12,4hel16,4r,l16,8r,l16,12r-4,l12,16r-4,l8,,4,,,,,4,,8r,4l,12r,4l4,16,12,4e" fillcolor="#71706f" stroked="f">
                <v:stroke endcap="round"/>
                <v:shadow color="#969696"/>
                <v:path arrowok="t"/>
              </v:shape>
              <v:shape id="_x0000_s1274" style="position:absolute;left:2582;top:3057;width:17;height:17" coordsize="17,17" path="m12,2hel16,2r-4,l9,,6,r,l6,r,l6,,9,2,,16r,l3,16r3,l6,16r,l6,16r,l6,16r,l12,2e" fillcolor="#71706f" stroked="f">
                <v:stroke endcap="round"/>
                <v:shadow color="#969696"/>
                <v:path arrowok="t"/>
              </v:shape>
              <v:shape id="_x0000_s1275" style="position:absolute;left:2584;top:3058;width:17;height:17" coordsize="17,17" path="m14,12hel14,12r,l14,12r,l14,9r2,l16,6,14,3,10,,3,9r,l,6r,l,6,,9r,l,12r,4l,16,14,12e" fillcolor="#71706f" stroked="f">
                <v:stroke endcap="round"/>
                <v:shadow color="#969696"/>
                <v:path arrowok="t"/>
              </v:shape>
              <v:shape id="_x0000_s1276" style="position:absolute;left:2584;top:3066;width:17;height:17" coordsize="17,17" path="m16,6hel16,6,13,3r-2,l11,r,l9,r,l9,r,l,3,,6,2,9r2,l4,12r3,l7,12r,l9,16,7,12,16,6e" fillcolor="#71706f" stroked="f">
                <v:stroke endcap="round"/>
                <v:shadow color="#969696"/>
                <v:path arrowok="t"/>
              </v:shape>
              <v:shape id="_x0000_s1277" style="position:absolute;left:2590;top:3070;width:17;height:17" coordsize="17,17" path="m16,10hel12,7r,l12,7r,3l12,10r,-3l12,7r,-4l12,,,7,,3r,l,7r,l,10r,l,14r3,2l,10r16,e" fillcolor="#71706f" stroked="f">
                <v:stroke endcap="round"/>
                <v:shadow color="#969696"/>
                <v:path arrowok="t"/>
              </v:shape>
              <v:shape id="_x0000_s1278" style="position:absolute;left:2590;top:3072;width:17;height:17" coordsize="17,17" path="m16,3hel5,3r,l5,3r,l5,r,l8,3r4,l16,7,,7r3,5l5,16r3,l8,16r4,-4l12,12r,l12,12,3,10,16,3e" fillcolor="#71706f" stroked="f">
                <v:stroke endcap="round"/>
                <v:shadow color="#969696"/>
                <v:path arrowok="t"/>
              </v:shape>
              <v:shape id="_x0000_s1279" style="position:absolute;left:2592;top:3074;width:17;height:17" coordsize="17,17" path="m16,7hel16,7r,l13,5r,l13,2r-3,l10,2r,l10,,,5,1,7r,3l1,10r3,l4,13r3,l7,13r,3l7,16,16,7e" fillcolor="#71706f" stroked="f">
                <v:stroke endcap="round"/>
                <v:shadow color="#969696"/>
                <v:path arrowok="t"/>
              </v:shape>
              <v:shape id="_x0000_s1280" style="position:absolute;left:2597;top:3079;width:17;height:17" coordsize="17,17" path="m12,3hel12,3r4,l16,6r,l16,6r,l16,3r,l12,,,9,,6r,l,6r,l,9r,3l4,12r,4l4,16,12,3e" fillcolor="#71706f" stroked="f">
                <v:stroke endcap="round"/>
                <v:shadow color="#969696"/>
                <v:path arrowok="t"/>
              </v:shape>
              <v:shape id="_x0000_s1281" style="position:absolute;left:2599;top:3081;width:17;height:17" coordsize="17,17" path="m16,8hel16,8r,l16,8r,l12,5r,l12,2,9,2,6,,,10r,l3,10r,l3,10r,3l3,13r3,3l6,16r,l16,8e" fillcolor="#71706f" stroked="f">
                <v:stroke endcap="round"/>
                <v:shadow color="#969696"/>
                <v:path arrowok="t"/>
              </v:shape>
              <v:shape id="_x0000_s1282" style="position:absolute;left:2603;top:3087;width:17;height:17" coordsize="17,17" path="m16,5hel16,5r,l16,5r,l16,5r,l16,2,12,,,8r,l,8r,2l4,10r,3l8,13r4,3l16,16,16,5e" fillcolor="#71706f" stroked="f">
                <v:stroke endcap="round"/>
                <v:shadow color="#969696"/>
                <v:path arrowok="t"/>
              </v:shape>
              <v:shape id="_x0000_s1283" style="position:absolute;left:2584;top:3057;width:214;height:190" coordsize="214,190" path="m97,22hel101,21r2,-2l103,17r2,-2l107,15r2,-2l111,11r1,-4l112,9r2,l114,11r,l116,13r,l116,15r,l118,15r,l118,17r,l120,19r,l120,19r,2l122,26r4,6l128,40r3,5l133,53r4,6l143,63r6,5l149,68r2,-1l151,65r1,-2l154,61r,-2l156,59r,-2l160,55r2,-4l164,49r4,-2l170,47r2,-2l175,44r4,-2l179,42r,l181,42r,-2l181,40r2,-2l183,38r2,-2l185,38r,l185,38r,2l185,42r,l187,44r,1l187,45r,l187,47r,l187,47r,2l187,49r,l189,53r2,2l191,59r1,2l194,65r2,2l196,68r2,4l202,76r2,4l206,84r2,4l210,91r2,6l212,101r1,4l213,111r,5l213,122r,6l213,134r-1,5l212,145r-2,6l210,153r,2l210,156r,2l208,160r,2l208,162r,2l206,168r-2,2l202,174r-2,2l200,179r-2,2l196,183r-4,2l187,187r-6,2l173,189r-5,l160,189r-8,l145,187r-6,l135,187r-2,-2l131,183r-1,-2l128,179r-2,-1l124,174r-2,-2l122,172r,l122,170r-2,l120,170r,l120,170r,l118,166r-4,-6l112,156r-1,-3l107,149r-2,-6l103,139r-4,-4l97,132r-2,-2l93,126r,-4l91,118r,-4l90,111r,-4l84,107r-6,-2l72,101,67,99,63,95,57,93,51,89,48,86,44,84,40,80,36,78,32,76,29,74,25,70,21,68,19,67,17,65,15,63,13,61,11,57r,-2l9,53r,-2l8,47,6,45r,-1l4,42r,-2l2,38r,-2l2,34,,32,,30,,28,2,26r,-2l4,24,6,22r2,l9,22,8,21r,-2l6,17r,-2l6,13r,-2l8,11,8,9,9,7,9,5r2,l13,3r,l15,3r2,l19,5r,2l21,9r,l23,11r,l23,13r2,l25,15r2,4l27,21r2,3l30,26r2,4l34,32r2,4l40,38r2,2l46,42r4,3l53,47r2,2l59,51r4,2l67,55r,l69,55r,-2l69,53r,-2l67,49r,l67,47,65,45,61,42,59,40,57,36,55,34,53,30,51,28r,-4l50,22,48,19,46,17r,-4l44,11r,-4l44,5r,-4l46,1,46,r2,l50,r,l51,r2,l53,1r6,4l63,9r4,6l72,19r4,3l82,26r4,4l91,34r2,2l95,36r2,l99,36r2,-2l101,32r,-2l101,28,97,22e" fillcolor="#f9d2c1" stroked="f">
                <v:stroke endcap="round"/>
                <v:shadow color="#969696"/>
                <v:path arrowok="t"/>
              </v:shape>
              <v:shape id="_x0000_s1284" style="position:absolute;left:2584;top:3057;width:214;height:190" coordsize="214,190" path="m97,22hel101,21r2,-2l103,17r2,-2l107,15r2,-2l111,11r1,-4l112,9r2,l114,11r,l116,13r,l116,15r,l118,15r,l118,17r,l120,19r,l120,19r,2l122,26r4,6l128,40r3,5l133,53r4,6l143,63r6,5l149,68r2,-1l151,65r1,-2l154,61r,-2l156,59r,-2l160,55r2,-4l164,49r4,-2l170,47r2,-2l175,44r4,-2l179,42r,l181,42r,-2l181,40r2,-2l183,38r2,-2l185,38r,l185,38r,2l185,42r,l187,44r,1l187,45r,l187,47r,l187,47r,2l187,49r,l189,53r2,2l191,59r1,2l194,65r2,2l196,68r2,4l202,76r2,4l206,84r2,4l210,91r2,6l212,101r1,4l213,111r,5l213,122r,6l213,134r-1,5l212,145r-2,6l210,153r,2l210,156r,2l208,160r,2l208,162r,2l206,168r-2,2l202,174r-2,2l200,179r-2,2l196,183r-4,2l187,187r-6,2l173,189r-5,l160,189r-8,l145,187r-6,l135,187r-2,-2l131,183r-1,-2l128,179r-2,-1l124,174r-2,-2l122,172r,l122,170r-2,l120,170r,l120,170r,l118,166r-4,-6l112,156r-1,-3l107,149r-2,-6l103,139r-4,-4l97,132r-2,-2l93,126r,-4l91,118r,-4l90,111r,-4l84,107r-6,-2l72,101,67,99,63,95,57,93,51,89,48,86,44,84,40,80,36,78,32,76,29,74,25,70,21,68,19,67,17,65,15,63,13,61,11,57r,-2l9,53r,-2l8,47,6,45r,-1l4,42r,-2l2,38r,-2l2,34,,32,,30,,28,2,26r,-2l4,24,6,22r2,l9,22,8,21r,-2l6,17r,-2l6,13r,-2l8,11,8,9,9,7,9,5r2,l13,3r,l15,3r2,l19,5r,2l21,9r,l23,11r,l23,13r2,l25,15r2,4l27,21r2,3l30,26r2,4l34,32r2,4l40,38r2,2l46,42r4,3l53,47r2,2l59,51r4,2l67,55r,l69,55r,-2l69,53r,-2l67,49r,l67,47,65,45,61,42,59,40,57,36,55,34,53,30,51,28r,-4l50,22,48,19,46,17r,-4l44,11r,-4l44,5r,-4l46,1,46,r2,l50,r,l51,r2,l53,1r6,4l63,9r4,6l72,19r4,3l82,26r4,4l91,34r2,2l95,36r2,l99,36r2,-2l101,32r,-2l101,28,97,22e" filled="f" fillcolor="#0c9" strokecolor="#1f1a17" strokeweight="1pt">
                <v:stroke startarrowwidth="narrow" startarrowlength="short" endarrowwidth="narrow" endarrowlength="short" endcap="round"/>
                <v:shadow color="#969696"/>
                <v:path arrowok="t"/>
              </v:shape>
              <v:shape id="_x0000_s1285" style="position:absolute;left:2593;top:3079;width:49;height:55" coordsize="49,55" path="m,hel2,4,4,8r2,4l8,16r4,4l14,22r2,3l18,29r2,2l20,33r,2l21,35r,2l23,37r2,2l25,39r4,2l31,43r4,2l37,46r4,2l42,50r4,2l48,54e" filled="f" fillcolor="#0c9" strokecolor="#1f1a17" strokeweight="1pt">
                <v:stroke startarrowwidth="narrow" startarrowlength="short" endarrowwidth="narrow" endarrowlength="short" endcap="round"/>
                <v:shadow color="#969696"/>
                <v:path arrowok="t"/>
              </v:shape>
              <v:shape id="_x0000_s1286" style="position:absolute;left:2733;top:3125;width:58;height:53" coordsize="58,53" path="m,hel2,2,5,4,7,6,9,8r2,2l13,12r4,2l19,18r,l21,18r,2l21,20r2,l23,20r,l24,21r,l24,21r2,l26,23r,l26,23r2,2l28,25r4,2l36,31r4,4l43,37r4,4l51,44r4,4l57,52e" filled="f" fillcolor="#0c9" strokecolor="#1f1a17" strokeweight="1pt">
                <v:stroke startarrowwidth="narrow" startarrowlength="short" endarrowwidth="narrow" endarrowlength="short" endcap="round"/>
                <v:shadow color="#969696"/>
                <v:path arrowok="t"/>
              </v:shape>
              <v:shape id="_x0000_s1287" style="position:absolute;left:2674;top:3166;width:17;height:1" coordsize="17,1" path="m,hel1,,3,,6,,8,r3,l13,r,l16,e" filled="f" fillcolor="#0c9" strokecolor="#1f1a17" strokeweight="1pt">
                <v:stroke startarrowwidth="narrow" startarrowlength="short" endarrowwidth="narrow" endarrowlength="short" endcap="round"/>
                <v:shadow color="#969696"/>
                <v:path arrowok="t"/>
              </v:shape>
              <v:shape id="_x0000_s1288" style="position:absolute;left:2391;top:3906;width:17;height:72" coordsize="17,72" path="m,hel,,,2r,l,2,,4r,l,6r,l2,8r,2l2,12r2,2l4,16r2,2l6,18r2,1l10,27r2,6l12,39r,7l12,52r,6l14,65r2,6e" filled="f" fillcolor="#0c9" strokecolor="#a9a9a8" strokeweight="1pt">
                <v:stroke startarrowwidth="narrow" startarrowlength="short" endarrowwidth="narrow" endarrowlength="short" endcap="round"/>
                <v:shadow color="#969696"/>
                <v:path arrowok="t"/>
              </v:shape>
              <v:shape id="_x0000_s1289" style="position:absolute;left:2401;top:3910;width:17;height:62" coordsize="17,62" path="m,hel,4,,6,3,8r,2l7,14r,1l10,17r,2l14,25r,4l14,35r,5l14,46r,4l14,56r2,5e" filled="f" fillcolor="#0c9" strokecolor="#a9a9a8" strokeweight="1pt">
                <v:stroke startarrowwidth="narrow" startarrowlength="short" endarrowwidth="narrow" endarrowlength="short" endcap="round"/>
                <v:shadow color="#969696"/>
                <v:path arrowok="t"/>
              </v:shape>
              <v:shape id="_x0000_s1290" style="position:absolute;left:2479;top:3912;width:17;height:47" coordsize="17,47" path="m,hel,2,,4,,6r,4l,12r,1l,15r,2l4,21r,4l8,29r,4l12,35r,3l16,42r,4e" filled="f" fillcolor="#0c9" strokecolor="#a9a9a8" strokeweight="1pt">
                <v:stroke startarrowwidth="narrow" startarrowlength="short" endarrowwidth="narrow" endarrowlength="short" endcap="round"/>
                <v:shadow color="#969696"/>
                <v:path arrowok="t"/>
              </v:shape>
              <v:shape id="_x0000_s1291" style="position:absolute;left:2649;top:3937;width:20;height:56" coordsize="20,56" path="m,hel2,2r2,l5,4r,l7,6r,2l7,8r2,2l9,11r,2l9,13r,2l9,15r,2l11,19r,l13,25r2,4l17,33r,5l19,42r,4l19,52r,3e" filled="f" fillcolor="#0c9" strokecolor="#a9a9a8" strokeweight="1pt">
                <v:stroke startarrowwidth="narrow" startarrowlength="short" endarrowwidth="narrow" endarrowlength="short" endcap="round"/>
                <v:shadow color="#969696"/>
                <v:path arrowok="t"/>
              </v:shape>
              <v:shape id="_x0000_s1292" style="position:absolute;left:2664;top:3941;width:17;height:52" coordsize="17,52" path="m,hel,2,2,6r,1l2,9r3,4l5,15r3,2l8,21r3,4l14,29r,3l16,36r,4l16,44r,4l14,51e" filled="f" fillcolor="#0c9" strokecolor="#a9a9a8" strokeweight="1pt">
                <v:stroke startarrowwidth="narrow" startarrowlength="short" endarrowwidth="narrow" endarrowlength="short" endcap="round"/>
                <v:shadow color="#969696"/>
                <v:path arrowok="t"/>
              </v:shape>
              <v:shape id="_x0000_s1293" style="position:absolute;left:2675;top:3952;width:17;height:17" coordsize="17,17" path="m,hel,2,16,4r,2l16,8r,2l16,12r,2l16,16e" filled="f" fillcolor="#0c9" strokecolor="#a9a9a8" strokeweight="1pt">
                <v:stroke startarrowwidth="narrow" startarrowlength="short" endarrowwidth="narrow" endarrowlength="short" endcap="round"/>
                <v:shadow color="#969696"/>
                <v:path arrowok="t"/>
              </v:shape>
              <v:shape id="_x0000_s1294" style="position:absolute;left:2736;top:3924;width:17;height:50" coordsize="17,50" path="m,hel,3,,7r,4l,13r,4l,21r4,3l4,26r4,2l8,30r,2l12,34r,l12,36r,2l12,42r,2l12,44r,2l16,46r,1l16,47r,2l16,49e" filled="f" fillcolor="#0c9" strokecolor="#a9a9a8" strokeweight="1pt">
                <v:stroke startarrowwidth="narrow" startarrowlength="short" endarrowwidth="narrow" endarrowlength="short" endcap="round"/>
                <v:shadow color="#969696"/>
                <v:path arrowok="t"/>
              </v:shape>
              <v:shape id="_x0000_s1295" style="position:absolute;left:2616;top:2833;width:51;height:20" coordsize="51,20" path="m,13hel2,13,4,11,6,9,6,7r2,l10,5r4,l16,3r-2,l12,3r2,l16,3,19,1r2,l25,1r2,l29,1r2,l31,1r2,l35,1r,l37,1,38,r,l40,r2,l42,r2,l44,r2,l46,r2,1l48,3r2,2l50,7r,2l50,11r-2,2l46,15r,l44,17r-2,l40,17r-2,l38,19r-1,l35,19r-4,l29,19r-4,l23,19r-2,l18,19,16,17r-4,l10,17r-2,l6,17,4,15r-2,l,13r,l,13e" fillcolor="#f29bbe" stroked="f">
                <v:stroke endcap="round"/>
                <v:shadow color="#969696"/>
                <v:path arrowok="t"/>
              </v:shape>
              <v:shape id="_x0000_s1296" style="position:absolute;left:2616;top:2833;width:51;height:20" coordsize="51,20" path="m,13hel2,13,4,11,6,9,6,7r2,l10,5r4,l16,3r-2,l12,3r2,l16,3,19,1r2,l25,1r2,l29,1r2,l31,1r2,l35,1r,l37,1,38,r,l40,r2,l42,r2,l44,r2,l46,r2,1l48,3r2,2l50,7r,2l50,11r-2,2l46,15r,l44,17r-2,l40,17r-2,l38,19r-1,l35,19r-4,l29,19r-4,l23,19r-2,l18,19,16,17r-4,l10,17r-2,l6,17,4,15r-2,l,13r,l,13e" filled="f" fillcolor="#0c9" strokecolor="#884c74" strokeweight="1pt">
                <v:stroke startarrowwidth="narrow" startarrowlength="short" endarrowwidth="narrow" endarrowlength="short" endcap="round"/>
                <v:shadow color="#969696"/>
                <v:path arrowok="t"/>
              </v:shape>
              <v:shape id="_x0000_s1297" style="position:absolute;left:2731;top:3931;width:17;height:38" coordsize="17,38" path="m,hel8,4r,4l8,10r,4l,17r,2l8,23r,4l8,27r,2l16,31r,l16,33r,l16,35r,2e" filled="f" fillcolor="#0c9" strokecolor="#a9a9a8" strokeweight="1pt">
                <v:stroke startarrowwidth="narrow" startarrowlength="short" endarrowwidth="narrow" endarrowlength="short" endcap="round"/>
                <v:shadow color="#969696"/>
                <v:path arrowok="t"/>
              </v:shape>
              <v:shape id="_x0000_s1298" style="position:absolute;left:2719;top:3941;width:17;height:22" coordsize="17,22" path="m,hel,2,,4,,7,8,9r,4l8,15r,4l16,21e" filled="f" fillcolor="#0c9" strokecolor="#a9a9a8" strokeweight="1pt">
                <v:stroke startarrowwidth="narrow" startarrowlength="short" endarrowwidth="narrow" endarrowlength="short" endcap="round"/>
                <v:shadow color="#969696"/>
                <v:path arrowok="t"/>
              </v:shape>
              <v:shape id="_x0000_s1299" style="position:absolute;left:2685;top:3935;width:17;height:30" coordsize="17,30" path="m,hel,4,,8r,4l,13r,4l,21r,4l16,29e" filled="f" fillcolor="#0c9" strokecolor="#a9a9a8" strokeweight="1pt">
                <v:stroke startarrowwidth="narrow" startarrowlength="short" endarrowwidth="narrow" endarrowlength="short" endcap="round"/>
                <v:shadow color="#969696"/>
                <v:path arrowok="t"/>
              </v:shape>
              <v:shape id="_x0000_s1300" style="position:absolute;left:2695;top:3941;width:17;height:18" coordsize="17,18" path="m,hel,2,16,6r,1l16,9r,2l16,13,,15r,2e" filled="f" fillcolor="#0c9" strokecolor="#a9a9a8" strokeweight="1pt">
                <v:stroke startarrowwidth="narrow" startarrowlength="short" endarrowwidth="narrow" endarrowlength="short" endcap="round"/>
                <v:shadow color="#969696"/>
                <v:path arrowok="t"/>
              </v:shape>
              <v:shape id="_x0000_s1301" style="position:absolute;left:2424;top:3918;width:17;height:47" coordsize="17,47" path="m,hel,4,,7,,9r,4l,17r8,4l8,23r,4l16,30r,2l16,34r,2l8,40r,2l8,44r,2e" filled="f" fillcolor="#0c9" strokecolor="#a9a9a8" strokeweight="1pt">
                <v:stroke startarrowwidth="narrow" startarrowlength="short" endarrowwidth="narrow" endarrowlength="short" endcap="round"/>
                <v:shadow color="#969696"/>
                <v:path arrowok="t"/>
              </v:shape>
              <v:shape id="_x0000_s1302" style="position:absolute;left:2470;top:3920;width:17;height:33" coordsize="17,33" path="m,hel3,4r,3l3,11r,4l3,19r6,4l9,28r7,4e" filled="f" fillcolor="#0c9" strokecolor="#a9a9a8" strokeweight="1pt">
                <v:stroke startarrowwidth="narrow" startarrowlength="short" endarrowwidth="narrow" endarrowlength="short" endcap="round"/>
                <v:shadow color="#969696"/>
                <v:path arrowok="t"/>
              </v:shape>
              <v:shape id="_x0000_s1303" style="position:absolute;left:2289;top:2541;width:397;height:430" coordsize="397,430" path="m160,58hel175,98r7,42l186,175r,15l179,196r-27,5l141,201r-8,-5l144,155r,-30l137,106r-4,-4l133,125r-4,7l122,140r-21,l82,132,63,121,55,110,48,98r,-13l44,85,32,92,21,110r-4,22l21,155r8,20l36,190r4,l44,196r-12,3l21,201r-4,6l17,215r8,3l36,218r4,4l40,226,21,241r-8,16l13,264r4,4l44,287r,6l44,301r-8,11l32,327r4,12l40,343r,4l29,350r-8,4l6,364,,369r,18l,398r10,12l25,421r11,4l55,429r19,-8l89,410r17,3l125,421r16,l152,410r8,-31l160,366r-8,-12l156,339r4,l163,331r,-19l156,297,141,276r-4,-12l137,238r7,-16l156,215r7,-4l182,218r8,l194,222r,-23l198,186r32,-38l249,136r60,5l387,120r9,-33l372,57,333,30,288,21,237,,174,15,160,58e" fillcolor="#f5c96e" strokeweight="1pt">
                <v:stroke endcap="round"/>
                <v:shadow color="#969696"/>
                <v:path arrowok="t"/>
              </v:shape>
              <v:shape id="_x0000_s1304" style="position:absolute;left:2346;top:2667;width:49;height:268" coordsize="49,268" path="m,267hel6,255r9,-6l21,240r,-12l21,219r3,-9l33,204r,-9l33,186r,-9l33,168r,-9l30,150r-3,-9l24,132r,-12l30,111r3,-9l36,93r,-9l33,75,30,66,27,57,24,48,21,39r,-9l21,18r,-9l18,r6,9l33,15r,9l33,33r,9l36,51r3,9l45,69r,9l45,87r,9l48,108r,9l42,126r-6,9l36,147r,9l36,165r,9l42,183r3,9l45,201r-6,9l36,219r,9l33,237r-9,9l21,255r-6,9l,267r,e" fillcolor="#963" stroked="f">
                <v:stroke endcap="round"/>
                <v:shadow color="#969696"/>
                <v:path arrowok="t"/>
              </v:shape>
              <v:shape id="_x0000_s1305" style="position:absolute;left:2375;top:2689;width:49;height:268" coordsize="49,268" path="m,hel6,12r9,6l21,27r,12l21,48r3,9l33,63r,9l33,81r,9l33,99r,9l30,117r-3,9l24,135r,12l30,156r3,9l36,174r,9l33,192r-3,9l27,210r-3,9l21,228r,9l21,249r,9l18,267r6,-9l33,252r,-9l33,234r,-9l36,216r3,-9l45,198r,-9l45,180r,-9l48,159r,-9l42,141r-6,-9l36,120r,-9l36,102r,-9l42,84r3,-9l45,66,39,57,36,48r,-9l33,30,24,21,21,12,15,3,,,,e" fillcolor="#963" stroked="f">
                <v:stroke endcap="round"/>
                <v:shadow color="#969696"/>
                <v:path arrowok="t"/>
              </v:shape>
              <v:shape id="_x0000_s1306" style="position:absolute;left:2325;top:2646;width:49;height:307" coordsize="49,307" path="m,306hel6,292r9,-7l21,275r,-14l21,250r3,-10l33,233r,-10l33,213r,-11l33,192r,-10l30,171,27,161,24,151r,-14l30,127r3,-11l36,106r,-10l33,85,30,75,27,65,24,55,21,44r,-10l21,20r,-10l18,r6,10l33,17r,10l33,37r,11l36,58r3,10l45,79r,10l45,99r,11l48,123r,11l42,144r-6,10l36,168r,10l36,189r,10l42,209r3,11l45,230r-6,10l36,250r,11l33,271r-9,10l21,292r-6,10l,306r,e" fillcolor="#963" stroked="f">
                <v:stroke endcap="round"/>
                <v:shadow color="#969696"/>
                <v:path arrowok="t"/>
              </v:shape>
              <v:shape id="_x0000_s1307" style="position:absolute;left:2307;top:2646;width:40;height:304" coordsize="40,304" path="m15,303hel3,294,,285r,-9l9,270r9,-6l24,255r3,-9l30,237r,-9l30,219r3,-9l36,201r,-9l36,183r-6,-9l21,165r-3,-9l24,147r6,-9l36,129r-6,-9l30,111r,-9l30,93r,-9l30,75,24,66,15,57,12,45,9,27,9,15,9,6,18,r,9l18,18r,9l18,36r,9l24,54r3,9l36,69r,9l36,87r3,9l39,105r,9l39,123r,9l39,141r,9l39,159r-3,9l36,177r,9l36,195r,9l36,213r,9l36,231r,12l36,252r-6,9l24,270r-6,9l12,288r3,15l15,303e" fillcolor="#963" stroked="f">
                <v:stroke endcap="round"/>
                <v:shadow color="#969696"/>
                <v:path arrowok="t"/>
              </v:shape>
              <v:shape id="_x0000_s1308" style="position:absolute;left:2481;top:2562;width:184;height:67" coordsize="184,67" path="m,18hel12,6,21,r9,l39,9r12,6l60,15r9,l78,18r9,3l99,21r9,3l117,24r9,6l135,36r9,3l153,45r9,3l171,48r9,3l183,60r-9,6l165,57r-9,-3l132,54r-9,-3l114,42r-9,-6l96,33,87,30r-12,l63,27r-12,l39,24r-9,l21,24r-9,l,18r,e" fillcolor="#963" stroked="f">
                <v:stroke endcap="round"/>
                <v:shadow color="#969696"/>
                <v:path arrowok="t"/>
              </v:shape>
              <v:shape id="_x0000_s1309" style="position:absolute;left:2458;top:2571;width:174;height:93" coordsize="174,93" path="m,15hel14,5,24,r9,2l40,12r11,8l60,22r8,1l77,28r8,4l97,35r8,4l114,41r8,7l130,56r8,4l146,68r8,4l163,74r9,4l173,87r-10,5l156,81r-9,-4l124,73r-9,-5l108,58r-8,-8l92,46,84,41,72,39,60,34,49,32,37,27,28,26,20,24,11,23,,15r,e" fillcolor="#963" stroked="f">
                <v:stroke endcap="round"/>
                <v:shadow color="#969696"/>
                <v:path arrowok="t"/>
              </v:shape>
              <v:shape id="_x0000_s1310" style="position:absolute;left:2458;top:2601;width:111;height:66" coordsize="111,66" path="m,9hel9,2,16,r6,2l26,8r7,7l39,16r5,1l50,21r5,3l63,26r5,3l74,30r5,5l83,40r6,4l94,49r5,3l105,54r5,3l110,63r-6,2l99,59,94,55,79,52,74,48,69,41,64,36,59,32,54,29,46,27,39,24,31,22,24,18,18,17,12,15,7,14,,9r,e" fillcolor="#963" stroked="f">
                <v:stroke endcap="round"/>
                <v:shadow color="#969696"/>
                <v:path arrowok="t"/>
              </v:shape>
              <v:shape id="_x0000_s1311" style="position:absolute;left:2478;top:2646;width:43;height:25" coordsize="43,25" path="m,6hel12,3,21,r9,9l42,15r,9l33,24r-9,l15,24,,6r,e" fillcolor="#963" stroked="f">
                <v:stroke endcap="round"/>
                <v:shadow color="#969696"/>
                <v:path arrowok="t"/>
              </v:shape>
            </v:group>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312" type="#_x0000_t62" style="position:absolute;left:3621;top:11944;width:1680;height:480" adj="2507,34695" filled="f" strokeweight="1pt">
              <v:textbox style="mso-next-textbox:#_x0000_s1312" inset="0,0,0,0">
                <w:txbxContent>
                  <w:p w:rsidR="00821FFF" w:rsidRPr="000D7745" w:rsidRDefault="00821FFF" w:rsidP="00A37A59">
                    <w:pPr>
                      <w:rPr>
                        <w:rFonts w:ascii="Arial" w:hAnsi="Arial" w:cs="Arial"/>
                        <w:b/>
                        <w:bCs/>
                        <w:sz w:val="16"/>
                        <w:szCs w:val="16"/>
                      </w:rPr>
                    </w:pPr>
                    <w:r w:rsidRPr="000D7745">
                      <w:rPr>
                        <w:rFonts w:ascii="Arial" w:hAnsi="Arial" w:cs="Arial"/>
                        <w:b/>
                        <w:bCs/>
                        <w:sz w:val="16"/>
                        <w:szCs w:val="16"/>
                      </w:rPr>
                      <w:t>Buraya geldiğin için çok sevindim</w:t>
                    </w:r>
                    <w:r>
                      <w:rPr>
                        <w:rFonts w:ascii="Arial" w:hAnsi="Arial" w:cs="Arial"/>
                        <w:b/>
                        <w:bCs/>
                        <w:sz w:val="16"/>
                        <w:szCs w:val="16"/>
                      </w:rPr>
                      <w:t>.</w:t>
                    </w:r>
                  </w:p>
                  <w:p w:rsidR="00821FFF" w:rsidRPr="000D7745" w:rsidRDefault="00821FFF" w:rsidP="00A37A59">
                    <w:pPr>
                      <w:rPr>
                        <w:rFonts w:ascii="Arial" w:hAnsi="Arial" w:cs="Arial"/>
                        <w:sz w:val="20"/>
                        <w:szCs w:val="20"/>
                      </w:rPr>
                    </w:pPr>
                  </w:p>
                </w:txbxContent>
              </v:textbox>
            </v:shape>
            <v:shape id="_x0000_s1313" type="#_x0000_t62" style="position:absolute;left:981;top:11944;width:2160;height:600" adj="15750,29916" filled="f" strokeweight="1pt">
              <v:textbox style="mso-next-textbox:#_x0000_s1313" inset="0,0,0,0">
                <w:txbxContent>
                  <w:p w:rsidR="00821FFF" w:rsidRPr="000D7745" w:rsidRDefault="00821FFF" w:rsidP="00A37A59">
                    <w:pPr>
                      <w:rPr>
                        <w:rFonts w:ascii="Arial" w:hAnsi="Arial" w:cs="Arial"/>
                        <w:b/>
                        <w:bCs/>
                        <w:sz w:val="16"/>
                        <w:szCs w:val="16"/>
                      </w:rPr>
                    </w:pPr>
                    <w:r w:rsidRPr="000D7745">
                      <w:rPr>
                        <w:rFonts w:ascii="Arial" w:hAnsi="Arial" w:cs="Arial"/>
                        <w:b/>
                        <w:bCs/>
                        <w:sz w:val="16"/>
                        <w:szCs w:val="16"/>
                      </w:rPr>
                      <w:t xml:space="preserve">Selen’ciğim seni görmek için </w:t>
                    </w:r>
                    <w:r>
                      <w:rPr>
                        <w:rFonts w:ascii="Arial" w:hAnsi="Arial" w:cs="Arial"/>
                        <w:b/>
                        <w:bCs/>
                        <w:sz w:val="16"/>
                        <w:szCs w:val="16"/>
                      </w:rPr>
                      <w:t>Ağrı’dan</w:t>
                    </w:r>
                    <w:r w:rsidRPr="000D7745">
                      <w:rPr>
                        <w:rFonts w:ascii="Arial" w:hAnsi="Arial" w:cs="Arial"/>
                        <w:b/>
                        <w:bCs/>
                        <w:sz w:val="16"/>
                        <w:szCs w:val="16"/>
                      </w:rPr>
                      <w:t xml:space="preserve"> geldim.</w:t>
                    </w:r>
                  </w:p>
                </w:txbxContent>
              </v:textbox>
            </v:shape>
          </v:group>
        </w:pict>
      </w:r>
    </w:p>
    <w:p w:rsidR="00821FFF" w:rsidRDefault="00821FFF" w:rsidP="00A37A59">
      <w:pPr>
        <w:tabs>
          <w:tab w:val="left" w:pos="3570"/>
        </w:tabs>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p>
    <w:p w:rsidR="00821FFF" w:rsidRPr="00C0624E" w:rsidRDefault="00821FFF" w:rsidP="00A37A59">
      <w:pPr>
        <w:rPr>
          <w:rFonts w:ascii="Arial" w:hAnsi="Arial" w:cs="Arial"/>
          <w:sz w:val="20"/>
          <w:szCs w:val="20"/>
        </w:rPr>
      </w:pPr>
      <w:r>
        <w:rPr>
          <w:rFonts w:ascii="Arial" w:hAnsi="Arial" w:cs="Arial"/>
          <w:b/>
          <w:bCs/>
          <w:sz w:val="20"/>
          <w:szCs w:val="20"/>
        </w:rPr>
        <w:t>2</w:t>
      </w:r>
      <w:r w:rsidRPr="0007273C">
        <w:rPr>
          <w:rFonts w:ascii="Arial" w:hAnsi="Arial" w:cs="Arial"/>
          <w:b/>
          <w:bCs/>
          <w:sz w:val="20"/>
          <w:szCs w:val="20"/>
        </w:rPr>
        <w:t>4</w:t>
      </w:r>
      <w:r w:rsidRPr="00C0624E">
        <w:rPr>
          <w:rFonts w:ascii="Arial" w:hAnsi="Arial" w:cs="Arial"/>
          <w:sz w:val="20"/>
          <w:szCs w:val="20"/>
        </w:rPr>
        <w:t>- Baran ve Selen’in cümlelerini anlam ilişkilerine göre incelersek aşağıdakilerden hangisi doğrudur?</w:t>
      </w:r>
    </w:p>
    <w:p w:rsidR="00821FFF" w:rsidRPr="00C0624E" w:rsidRDefault="00821FFF" w:rsidP="00A37A59">
      <w:pPr>
        <w:rPr>
          <w:rFonts w:ascii="Arial" w:hAnsi="Arial" w:cs="Arial"/>
          <w:sz w:val="20"/>
          <w:szCs w:val="20"/>
        </w:rPr>
      </w:pPr>
    </w:p>
    <w:p w:rsidR="00821FFF" w:rsidRPr="00C0624E" w:rsidRDefault="00821FFF" w:rsidP="00A37A59">
      <w:pPr>
        <w:ind w:left="708"/>
        <w:rPr>
          <w:rFonts w:ascii="Arial" w:hAnsi="Arial" w:cs="Arial"/>
          <w:b/>
          <w:bCs/>
          <w:sz w:val="20"/>
          <w:szCs w:val="20"/>
        </w:rPr>
      </w:pPr>
      <w:r w:rsidRPr="00C0624E">
        <w:rPr>
          <w:rFonts w:ascii="Arial" w:hAnsi="Arial" w:cs="Arial"/>
          <w:b/>
          <w:bCs/>
          <w:sz w:val="20"/>
          <w:szCs w:val="20"/>
        </w:rPr>
        <w:t xml:space="preserve">             </w:t>
      </w:r>
      <w:r w:rsidRPr="00C0624E">
        <w:rPr>
          <w:rFonts w:ascii="Arial" w:hAnsi="Arial" w:cs="Arial"/>
          <w:b/>
          <w:bCs/>
          <w:sz w:val="20"/>
          <w:szCs w:val="20"/>
          <w:u w:val="single"/>
        </w:rPr>
        <w:t xml:space="preserve">Baran </w:t>
      </w:r>
      <w:r w:rsidRPr="00C0624E">
        <w:rPr>
          <w:rFonts w:ascii="Arial" w:hAnsi="Arial" w:cs="Arial"/>
          <w:b/>
          <w:bCs/>
          <w:sz w:val="20"/>
          <w:szCs w:val="20"/>
        </w:rPr>
        <w:t xml:space="preserve">                        </w:t>
      </w:r>
      <w:r w:rsidRPr="00C0624E">
        <w:rPr>
          <w:rFonts w:ascii="Arial" w:hAnsi="Arial" w:cs="Arial"/>
          <w:b/>
          <w:bCs/>
          <w:sz w:val="20"/>
          <w:szCs w:val="20"/>
          <w:u w:val="single"/>
        </w:rPr>
        <w:t>Selen</w:t>
      </w:r>
    </w:p>
    <w:p w:rsidR="00821FFF" w:rsidRPr="00C0624E" w:rsidRDefault="00821FFF" w:rsidP="00A37A59">
      <w:pPr>
        <w:rPr>
          <w:rFonts w:ascii="Arial" w:hAnsi="Arial" w:cs="Arial"/>
          <w:sz w:val="20"/>
          <w:szCs w:val="20"/>
        </w:rPr>
      </w:pPr>
      <w:r w:rsidRPr="00C0624E">
        <w:rPr>
          <w:rFonts w:ascii="Arial" w:hAnsi="Arial" w:cs="Arial"/>
          <w:sz w:val="20"/>
          <w:szCs w:val="20"/>
        </w:rPr>
        <w:t xml:space="preserve">          A)   Neden- sonuç            Amaç- sonuç </w:t>
      </w:r>
    </w:p>
    <w:p w:rsidR="00821FFF" w:rsidRPr="00C0624E" w:rsidRDefault="00821FFF" w:rsidP="00A37A59">
      <w:pPr>
        <w:rPr>
          <w:rFonts w:ascii="Arial" w:hAnsi="Arial" w:cs="Arial"/>
          <w:sz w:val="20"/>
          <w:szCs w:val="20"/>
        </w:rPr>
      </w:pPr>
      <w:r w:rsidRPr="00C0624E">
        <w:rPr>
          <w:rFonts w:ascii="Arial" w:hAnsi="Arial" w:cs="Arial"/>
          <w:sz w:val="20"/>
          <w:szCs w:val="20"/>
        </w:rPr>
        <w:t xml:space="preserve">          B)   Amaç- sonuç</w:t>
      </w:r>
      <w:r w:rsidRPr="00C0624E">
        <w:rPr>
          <w:rFonts w:ascii="Arial" w:hAnsi="Arial" w:cs="Arial"/>
          <w:sz w:val="20"/>
          <w:szCs w:val="20"/>
        </w:rPr>
        <w:tab/>
      </w:r>
      <w:r w:rsidRPr="00C0624E">
        <w:rPr>
          <w:rFonts w:ascii="Arial" w:hAnsi="Arial" w:cs="Arial"/>
          <w:sz w:val="20"/>
          <w:szCs w:val="20"/>
        </w:rPr>
        <w:tab/>
        <w:t>Koşul – sonuç</w:t>
      </w:r>
    </w:p>
    <w:p w:rsidR="00821FFF" w:rsidRPr="00C0624E" w:rsidRDefault="00821FFF" w:rsidP="00A37A59">
      <w:pPr>
        <w:rPr>
          <w:rFonts w:ascii="Arial" w:hAnsi="Arial" w:cs="Arial"/>
          <w:sz w:val="20"/>
          <w:szCs w:val="20"/>
        </w:rPr>
      </w:pPr>
      <w:r w:rsidRPr="00C0624E">
        <w:rPr>
          <w:rFonts w:ascii="Arial" w:hAnsi="Arial" w:cs="Arial"/>
          <w:sz w:val="20"/>
          <w:szCs w:val="20"/>
        </w:rPr>
        <w:t xml:space="preserve">          C)   Amaç- sonuç             Neden- sonuç</w:t>
      </w:r>
    </w:p>
    <w:p w:rsidR="00821FFF" w:rsidRPr="00C0624E" w:rsidRDefault="00821FFF" w:rsidP="00A37A59">
      <w:pPr>
        <w:rPr>
          <w:rFonts w:ascii="Arial" w:hAnsi="Arial" w:cs="Arial"/>
          <w:sz w:val="20"/>
          <w:szCs w:val="20"/>
        </w:rPr>
      </w:pPr>
      <w:r w:rsidRPr="00C0624E">
        <w:rPr>
          <w:rFonts w:ascii="Arial" w:hAnsi="Arial" w:cs="Arial"/>
          <w:sz w:val="20"/>
          <w:szCs w:val="20"/>
        </w:rPr>
        <w:t xml:space="preserve">          D)   Neden- sonuç            Koşul – sonuç</w:t>
      </w:r>
    </w:p>
    <w:p w:rsidR="00821FFF" w:rsidRPr="00C0624E" w:rsidRDefault="00821FFF" w:rsidP="00A37A59">
      <w:pPr>
        <w:ind w:left="-180"/>
        <w:rPr>
          <w:rFonts w:ascii="Arial" w:hAnsi="Arial" w:cs="Arial"/>
          <w:sz w:val="20"/>
          <w:szCs w:val="20"/>
        </w:rPr>
      </w:pPr>
    </w:p>
    <w:p w:rsidR="00821FFF" w:rsidRDefault="00821FFF" w:rsidP="00A37A59">
      <w:pPr>
        <w:tabs>
          <w:tab w:val="left" w:pos="3570"/>
        </w:tabs>
        <w:rPr>
          <w:rFonts w:ascii="Arial" w:hAnsi="Arial" w:cs="Arial"/>
          <w:sz w:val="20"/>
          <w:szCs w:val="20"/>
        </w:rPr>
      </w:pPr>
      <w:r w:rsidRPr="00F83DEB">
        <w:rPr>
          <w:rFonts w:ascii="Arial" w:hAnsi="Arial" w:cs="Arial"/>
          <w:noProof/>
          <w:sz w:val="20"/>
          <w:szCs w:val="20"/>
        </w:rPr>
        <w:object w:dxaOrig="3331" w:dyaOrig="1747">
          <v:shape id="Nesnesi 10" o:spid="_x0000_i1026" type="#_x0000_t75" style="width:198.75pt;height:116.25pt;visibility:visible" o:ole="">
            <v:imagedata r:id="rId10" o:title="" croptop="-11141f" cropbottom="-11742f" cropleft="-7732f" cropright="-4860f"/>
            <o:lock v:ext="edit" aspectratio="f"/>
          </v:shape>
          <o:OLEObject Type="Embed" ProgID="Excel.Sheet.8" ShapeID="Nesnesi 10" DrawAspect="Content" ObjectID="_1356374444" r:id="rId11"/>
        </w:object>
      </w:r>
    </w:p>
    <w:p w:rsidR="00821FFF" w:rsidRPr="008E2E40" w:rsidRDefault="00821FFF" w:rsidP="00A37A59">
      <w:pPr>
        <w:rPr>
          <w:rFonts w:ascii="Arial" w:hAnsi="Arial" w:cs="Arial"/>
          <w:b/>
          <w:bCs/>
          <w:sz w:val="20"/>
          <w:szCs w:val="20"/>
        </w:rPr>
      </w:pPr>
      <w:r>
        <w:rPr>
          <w:rFonts w:ascii="Arial" w:hAnsi="Arial" w:cs="Arial"/>
          <w:sz w:val="20"/>
          <w:szCs w:val="20"/>
        </w:rPr>
        <w:t xml:space="preserve">       </w:t>
      </w:r>
      <w:r w:rsidRPr="008E2E40">
        <w:rPr>
          <w:rFonts w:ascii="Arial" w:hAnsi="Arial" w:cs="Arial"/>
          <w:b/>
          <w:bCs/>
          <w:sz w:val="20"/>
          <w:szCs w:val="20"/>
        </w:rPr>
        <w:t>Sınıfların okuduğu kitap sayısı dağılımı</w:t>
      </w:r>
    </w:p>
    <w:p w:rsidR="00821FFF" w:rsidRDefault="00821FFF" w:rsidP="00A37A59">
      <w:pPr>
        <w:ind w:hanging="180"/>
        <w:rPr>
          <w:rFonts w:ascii="Arial" w:hAnsi="Arial" w:cs="Arial"/>
          <w:b/>
          <w:bCs/>
          <w:sz w:val="20"/>
          <w:szCs w:val="20"/>
          <w:u w:val="single"/>
        </w:rPr>
      </w:pPr>
      <w:r>
        <w:rPr>
          <w:rFonts w:ascii="Arial" w:hAnsi="Arial" w:cs="Arial"/>
          <w:b/>
          <w:bCs/>
          <w:sz w:val="20"/>
          <w:szCs w:val="20"/>
        </w:rPr>
        <w:t>25</w:t>
      </w:r>
      <w:r w:rsidRPr="002A5E15">
        <w:rPr>
          <w:rFonts w:ascii="Arial" w:hAnsi="Arial" w:cs="Arial"/>
          <w:b/>
          <w:bCs/>
          <w:sz w:val="20"/>
          <w:szCs w:val="20"/>
        </w:rPr>
        <w:t>-</w:t>
      </w:r>
      <w:r>
        <w:rPr>
          <w:rFonts w:ascii="Arial" w:hAnsi="Arial" w:cs="Arial"/>
          <w:sz w:val="20"/>
          <w:szCs w:val="20"/>
        </w:rPr>
        <w:t xml:space="preserve"> Yukarıdaki grafikte dört sınıftaki kız ve erkek öğrencilerin okudukları kitap sayıları verilmiştir. Bu grafikten aşağıdakilerden hangisi </w:t>
      </w:r>
      <w:r w:rsidRPr="001E33D8">
        <w:rPr>
          <w:rFonts w:ascii="Arial" w:hAnsi="Arial" w:cs="Arial"/>
          <w:b/>
          <w:bCs/>
          <w:sz w:val="20"/>
          <w:szCs w:val="20"/>
          <w:u w:val="single"/>
        </w:rPr>
        <w:t>çıkarılamaz?</w:t>
      </w:r>
    </w:p>
    <w:p w:rsidR="00821FFF" w:rsidRDefault="00821FFF" w:rsidP="00A37A59">
      <w:pPr>
        <w:numPr>
          <w:ilvl w:val="0"/>
          <w:numId w:val="6"/>
        </w:numPr>
        <w:rPr>
          <w:rFonts w:ascii="Arial" w:hAnsi="Arial" w:cs="Arial"/>
          <w:sz w:val="20"/>
          <w:szCs w:val="20"/>
        </w:rPr>
      </w:pPr>
      <w:r w:rsidRPr="00C4518D">
        <w:rPr>
          <w:rFonts w:ascii="Arial" w:hAnsi="Arial" w:cs="Arial"/>
          <w:sz w:val="20"/>
          <w:szCs w:val="20"/>
        </w:rPr>
        <w:t xml:space="preserve">A sınıfında kız öğrencilerin okudukları kitap </w:t>
      </w:r>
    </w:p>
    <w:p w:rsidR="00821FFF" w:rsidRPr="00C4518D" w:rsidRDefault="00821FFF" w:rsidP="00A37A59">
      <w:pPr>
        <w:ind w:left="144"/>
        <w:rPr>
          <w:rFonts w:ascii="Arial" w:hAnsi="Arial" w:cs="Arial"/>
          <w:sz w:val="20"/>
          <w:szCs w:val="20"/>
        </w:rPr>
      </w:pPr>
      <w:r w:rsidRPr="00C4518D">
        <w:rPr>
          <w:rFonts w:ascii="Arial" w:hAnsi="Arial" w:cs="Arial"/>
          <w:sz w:val="20"/>
          <w:szCs w:val="20"/>
        </w:rPr>
        <w:t xml:space="preserve">sayısı C sınıfında okunan tüm kitaplardan 10 eksiktir. </w:t>
      </w:r>
    </w:p>
    <w:p w:rsidR="00821FFF" w:rsidRPr="00C4518D" w:rsidRDefault="00821FFF" w:rsidP="00A37A59">
      <w:pPr>
        <w:ind w:left="-540"/>
        <w:rPr>
          <w:rFonts w:ascii="Arial" w:hAnsi="Arial" w:cs="Arial"/>
          <w:sz w:val="20"/>
          <w:szCs w:val="20"/>
        </w:rPr>
      </w:pPr>
      <w:r>
        <w:rPr>
          <w:rFonts w:ascii="Arial" w:hAnsi="Arial" w:cs="Arial"/>
          <w:sz w:val="20"/>
          <w:szCs w:val="20"/>
        </w:rPr>
        <w:t xml:space="preserve">      B) </w:t>
      </w:r>
      <w:r w:rsidRPr="00C4518D">
        <w:rPr>
          <w:rFonts w:ascii="Arial" w:hAnsi="Arial" w:cs="Arial"/>
          <w:sz w:val="20"/>
          <w:szCs w:val="20"/>
        </w:rPr>
        <w:t>Kitap en fazla A sınıfında okunmuştur.</w:t>
      </w:r>
    </w:p>
    <w:p w:rsidR="00821FFF" w:rsidRDefault="00821FFF" w:rsidP="00A37A59">
      <w:pPr>
        <w:ind w:left="-540"/>
        <w:rPr>
          <w:rFonts w:ascii="Arial" w:hAnsi="Arial" w:cs="Arial"/>
          <w:sz w:val="20"/>
          <w:szCs w:val="20"/>
        </w:rPr>
      </w:pPr>
      <w:r>
        <w:rPr>
          <w:rFonts w:ascii="Arial" w:hAnsi="Arial" w:cs="Arial"/>
          <w:sz w:val="20"/>
          <w:szCs w:val="20"/>
        </w:rPr>
        <w:t xml:space="preserve">      C) </w:t>
      </w:r>
      <w:r w:rsidRPr="00C4518D">
        <w:rPr>
          <w:rFonts w:ascii="Arial" w:hAnsi="Arial" w:cs="Arial"/>
          <w:sz w:val="20"/>
          <w:szCs w:val="20"/>
        </w:rPr>
        <w:t xml:space="preserve">C sınıfında erkek ve kız öğrencilerin okudukları </w:t>
      </w:r>
    </w:p>
    <w:p w:rsidR="00821FFF" w:rsidRPr="00C4518D" w:rsidRDefault="00821FFF" w:rsidP="00A37A59">
      <w:pPr>
        <w:ind w:left="-426" w:hanging="114"/>
        <w:rPr>
          <w:rFonts w:ascii="Arial" w:hAnsi="Arial" w:cs="Arial"/>
          <w:sz w:val="20"/>
          <w:szCs w:val="20"/>
        </w:rPr>
      </w:pPr>
      <w:r>
        <w:rPr>
          <w:rFonts w:ascii="Arial" w:hAnsi="Arial" w:cs="Arial"/>
          <w:sz w:val="20"/>
          <w:szCs w:val="20"/>
        </w:rPr>
        <w:t xml:space="preserve">          kitap</w:t>
      </w:r>
      <w:r w:rsidRPr="00C4518D">
        <w:rPr>
          <w:rFonts w:ascii="Arial" w:hAnsi="Arial" w:cs="Arial"/>
          <w:sz w:val="20"/>
          <w:szCs w:val="20"/>
        </w:rPr>
        <w:t xml:space="preserve"> sayıları eşittir.</w:t>
      </w:r>
    </w:p>
    <w:p w:rsidR="00821FFF" w:rsidRDefault="00821FFF" w:rsidP="00A37A59">
      <w:pPr>
        <w:ind w:left="-540"/>
        <w:rPr>
          <w:rFonts w:ascii="Arial" w:hAnsi="Arial" w:cs="Arial"/>
          <w:sz w:val="20"/>
          <w:szCs w:val="20"/>
        </w:rPr>
      </w:pPr>
      <w:r>
        <w:rPr>
          <w:rFonts w:ascii="Arial" w:hAnsi="Arial" w:cs="Arial"/>
          <w:sz w:val="20"/>
          <w:szCs w:val="20"/>
        </w:rPr>
        <w:t xml:space="preserve">      D) </w:t>
      </w:r>
      <w:r w:rsidRPr="00C4518D">
        <w:rPr>
          <w:rFonts w:ascii="Arial" w:hAnsi="Arial" w:cs="Arial"/>
          <w:sz w:val="20"/>
          <w:szCs w:val="20"/>
        </w:rPr>
        <w:t xml:space="preserve">D sınıfındaki kız öğrenciler B sınıfındaki erkek </w:t>
      </w:r>
    </w:p>
    <w:p w:rsidR="00821FFF" w:rsidRDefault="00821FFF" w:rsidP="00A37A59">
      <w:pPr>
        <w:ind w:left="-540"/>
        <w:rPr>
          <w:rFonts w:ascii="Arial" w:hAnsi="Arial" w:cs="Arial"/>
          <w:sz w:val="20"/>
          <w:szCs w:val="20"/>
        </w:rPr>
      </w:pPr>
      <w:r>
        <w:rPr>
          <w:rFonts w:ascii="Arial" w:hAnsi="Arial" w:cs="Arial"/>
          <w:sz w:val="20"/>
          <w:szCs w:val="20"/>
        </w:rPr>
        <w:t xml:space="preserve">           </w:t>
      </w:r>
      <w:r w:rsidRPr="00C4518D">
        <w:rPr>
          <w:rFonts w:ascii="Arial" w:hAnsi="Arial" w:cs="Arial"/>
          <w:sz w:val="20"/>
          <w:szCs w:val="20"/>
        </w:rPr>
        <w:t>öğrencilerden fazla kitap okumuştur.</w:t>
      </w:r>
    </w:p>
    <w:p w:rsidR="00821FFF" w:rsidRPr="005874FF" w:rsidRDefault="00821FFF" w:rsidP="00A37A59">
      <w:pPr>
        <w:rPr>
          <w:rFonts w:ascii="Arial" w:hAnsi="Arial" w:cs="Arial"/>
          <w:sz w:val="20"/>
          <w:szCs w:val="20"/>
        </w:rPr>
      </w:pPr>
    </w:p>
    <w:p w:rsidR="00821FFF" w:rsidRDefault="00821FFF" w:rsidP="00A37A59">
      <w:pPr>
        <w:rPr>
          <w:rFonts w:ascii="Arial" w:hAnsi="Arial" w:cs="Arial"/>
          <w:b/>
          <w:bCs/>
          <w:u w:val="single"/>
        </w:rPr>
      </w:pPr>
      <w:r>
        <w:rPr>
          <w:rFonts w:ascii="Arial" w:hAnsi="Arial" w:cs="Arial"/>
          <w:b/>
          <w:bCs/>
          <w:u w:val="single"/>
        </w:rPr>
        <w:t xml:space="preserve">           </w:t>
      </w:r>
    </w:p>
    <w:p w:rsidR="00821FFF" w:rsidRDefault="00821FFF" w:rsidP="00A37A59">
      <w:pPr>
        <w:rPr>
          <w:rFonts w:ascii="Arial" w:hAnsi="Arial" w:cs="Arial"/>
          <w:b/>
          <w:bCs/>
          <w:u w:val="single"/>
        </w:rPr>
      </w:pPr>
    </w:p>
    <w:p w:rsidR="00821FFF" w:rsidRDefault="00821FFF" w:rsidP="00A37A59">
      <w:pPr>
        <w:rPr>
          <w:rFonts w:ascii="Arial" w:hAnsi="Arial" w:cs="Arial"/>
          <w:b/>
          <w:bCs/>
          <w:u w:val="single"/>
        </w:rPr>
      </w:pPr>
    </w:p>
    <w:p w:rsidR="00821FFF" w:rsidRDefault="00821FFF" w:rsidP="00A37A59">
      <w:pPr>
        <w:rPr>
          <w:rFonts w:ascii="Arial" w:hAnsi="Arial" w:cs="Arial"/>
          <w:b/>
          <w:bCs/>
          <w:u w:val="single"/>
        </w:rPr>
      </w:pPr>
    </w:p>
    <w:p w:rsidR="00821FFF" w:rsidRDefault="00821FFF" w:rsidP="00A37A59">
      <w:pPr>
        <w:rPr>
          <w:rFonts w:ascii="Arial" w:hAnsi="Arial" w:cs="Arial"/>
          <w:b/>
          <w:bCs/>
          <w:u w:val="single"/>
        </w:rPr>
      </w:pPr>
    </w:p>
    <w:p w:rsidR="00821FFF" w:rsidRDefault="00821FFF" w:rsidP="00A37A59">
      <w:pPr>
        <w:rPr>
          <w:rFonts w:ascii="Arial" w:hAnsi="Arial" w:cs="Arial"/>
          <w:b/>
          <w:bCs/>
          <w:u w:val="single"/>
        </w:rPr>
      </w:pPr>
    </w:p>
    <w:p w:rsidR="00821FFF" w:rsidRDefault="00821FFF" w:rsidP="00A37A59">
      <w:pPr>
        <w:rPr>
          <w:rFonts w:ascii="Arial" w:hAnsi="Arial" w:cs="Arial"/>
          <w:b/>
          <w:bCs/>
          <w:u w:val="single"/>
        </w:rPr>
      </w:pPr>
    </w:p>
    <w:p w:rsidR="00821FFF" w:rsidRDefault="00821FFF" w:rsidP="00A37A59">
      <w:pPr>
        <w:rPr>
          <w:rFonts w:ascii="Arial" w:hAnsi="Arial" w:cs="Arial"/>
          <w:b/>
          <w:bCs/>
          <w:u w:val="single"/>
        </w:rPr>
      </w:pPr>
    </w:p>
    <w:p w:rsidR="00821FFF" w:rsidRPr="00784786" w:rsidRDefault="00821FFF" w:rsidP="00A37A59">
      <w:pPr>
        <w:rPr>
          <w:rFonts w:ascii="Arial" w:hAnsi="Arial" w:cs="Arial"/>
          <w:b/>
          <w:bCs/>
          <w:u w:val="single"/>
        </w:rPr>
      </w:pPr>
      <w:r>
        <w:rPr>
          <w:rFonts w:ascii="Arial" w:hAnsi="Arial" w:cs="Arial"/>
          <w:b/>
          <w:bCs/>
          <w:u w:val="single"/>
        </w:rPr>
        <w:t xml:space="preserve">  </w:t>
      </w:r>
      <w:r w:rsidRPr="00784786">
        <w:rPr>
          <w:rFonts w:ascii="Arial" w:hAnsi="Arial" w:cs="Arial"/>
          <w:b/>
          <w:bCs/>
          <w:u w:val="single"/>
        </w:rPr>
        <w:t xml:space="preserve">Türkçe Öğrtmenleri </w:t>
      </w:r>
      <w:r w:rsidRPr="00784786">
        <w:rPr>
          <w:rFonts w:ascii="Arial" w:hAnsi="Arial" w:cs="Arial"/>
          <w:b/>
          <w:bCs/>
          <w:u w:val="single"/>
        </w:rPr>
        <w:tab/>
      </w:r>
    </w:p>
    <w:p w:rsidR="00821FFF" w:rsidRDefault="00821FFF" w:rsidP="00A37A59">
      <w:pPr>
        <w:rPr>
          <w:rFonts w:ascii="Arial" w:hAnsi="Arial" w:cs="Arial"/>
        </w:rPr>
      </w:pPr>
      <w:r>
        <w:rPr>
          <w:rFonts w:ascii="Arial" w:hAnsi="Arial" w:cs="Arial"/>
        </w:rPr>
        <w:t>Fatma DOĞAN</w:t>
      </w:r>
      <w:r>
        <w:rPr>
          <w:rFonts w:ascii="Arial" w:hAnsi="Arial" w:cs="Arial"/>
        </w:rPr>
        <w:tab/>
        <w:t xml:space="preserve">    İsmail ESER    </w:t>
      </w:r>
    </w:p>
    <w:p w:rsidR="00821FFF" w:rsidRDefault="00821FFF" w:rsidP="00A37A59">
      <w:pPr>
        <w:rPr>
          <w:rFonts w:ascii="Arial" w:hAnsi="Arial" w:cs="Arial"/>
        </w:rPr>
      </w:pPr>
      <w:r>
        <w:rPr>
          <w:rFonts w:ascii="Arial" w:hAnsi="Arial" w:cs="Arial"/>
        </w:rPr>
        <w:tab/>
      </w:r>
    </w:p>
    <w:p w:rsidR="00821FFF" w:rsidRDefault="00821FFF" w:rsidP="00A37A59">
      <w:pPr>
        <w:rPr>
          <w:rFonts w:ascii="Arial" w:hAnsi="Arial" w:cs="Arial"/>
        </w:rPr>
      </w:pPr>
      <w:r>
        <w:rPr>
          <w:rFonts w:ascii="Arial" w:hAnsi="Arial" w:cs="Arial"/>
        </w:rPr>
        <w:t>Mustafa ARKAÇ          Aydın ER</w:t>
      </w:r>
    </w:p>
    <w:p w:rsidR="00821FFF" w:rsidRPr="00356BDD" w:rsidRDefault="00821FFF" w:rsidP="00A37A59">
      <w:pPr>
        <w:ind w:firstLine="708"/>
        <w:rPr>
          <w:rFonts w:ascii="Arial" w:hAnsi="Arial" w:cs="Arial"/>
          <w:b/>
          <w:bCs/>
          <w:sz w:val="28"/>
          <w:szCs w:val="28"/>
        </w:rPr>
      </w:pPr>
      <w:r>
        <w:rPr>
          <w:rFonts w:ascii="Arial" w:hAnsi="Arial" w:cs="Arial"/>
          <w:sz w:val="20"/>
          <w:szCs w:val="20"/>
        </w:rPr>
        <w:t xml:space="preserve">        </w:t>
      </w:r>
      <w:r w:rsidRPr="00356BDD">
        <w:rPr>
          <w:rFonts w:ascii="Arial" w:hAnsi="Arial" w:cs="Arial"/>
          <w:b/>
          <w:bCs/>
          <w:sz w:val="28"/>
          <w:szCs w:val="28"/>
        </w:rPr>
        <w:t>CEVAPLAR</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28"/>
        <w:gridCol w:w="580"/>
        <w:gridCol w:w="567"/>
        <w:gridCol w:w="567"/>
        <w:gridCol w:w="567"/>
      </w:tblGrid>
      <w:tr w:rsidR="00821FFF">
        <w:tc>
          <w:tcPr>
            <w:tcW w:w="412" w:type="dxa"/>
          </w:tcPr>
          <w:p w:rsidR="00821FFF" w:rsidRPr="00356BDD" w:rsidRDefault="00821FFF" w:rsidP="00323D8C">
            <w:pPr>
              <w:rPr>
                <w:rFonts w:ascii="Arial" w:hAnsi="Arial" w:cs="Arial"/>
                <w:sz w:val="28"/>
                <w:szCs w:val="28"/>
              </w:rPr>
            </w:pPr>
          </w:p>
        </w:tc>
        <w:tc>
          <w:tcPr>
            <w:tcW w:w="580"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A</w:t>
            </w:r>
          </w:p>
        </w:tc>
        <w:tc>
          <w:tcPr>
            <w:tcW w:w="567"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B</w:t>
            </w:r>
          </w:p>
        </w:tc>
        <w:tc>
          <w:tcPr>
            <w:tcW w:w="567"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C</w:t>
            </w:r>
          </w:p>
        </w:tc>
        <w:tc>
          <w:tcPr>
            <w:tcW w:w="567"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D</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2</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3</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4</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5</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6</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7</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8</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9</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10</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11</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12</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13</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14</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15</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16</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17</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18</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19</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20</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21</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22</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23</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24</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r w:rsidR="00821FFF">
        <w:tc>
          <w:tcPr>
            <w:tcW w:w="412" w:type="dxa"/>
          </w:tcPr>
          <w:p w:rsidR="00821FFF" w:rsidRPr="00356BDD" w:rsidRDefault="00821FFF" w:rsidP="00323D8C">
            <w:pPr>
              <w:rPr>
                <w:rFonts w:ascii="Arial" w:hAnsi="Arial" w:cs="Arial"/>
                <w:b/>
                <w:bCs/>
                <w:sz w:val="28"/>
                <w:szCs w:val="28"/>
              </w:rPr>
            </w:pPr>
            <w:r w:rsidRPr="00356BDD">
              <w:rPr>
                <w:rFonts w:ascii="Arial" w:hAnsi="Arial" w:cs="Arial"/>
                <w:b/>
                <w:bCs/>
                <w:sz w:val="28"/>
                <w:szCs w:val="28"/>
              </w:rPr>
              <w:t>25</w:t>
            </w:r>
          </w:p>
        </w:tc>
        <w:tc>
          <w:tcPr>
            <w:tcW w:w="580"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c>
          <w:tcPr>
            <w:tcW w:w="567" w:type="dxa"/>
          </w:tcPr>
          <w:p w:rsidR="00821FFF" w:rsidRPr="00356BDD" w:rsidRDefault="00821FFF" w:rsidP="00323D8C">
            <w:pPr>
              <w:rPr>
                <w:rFonts w:ascii="Arial" w:hAnsi="Arial" w:cs="Arial"/>
                <w:sz w:val="28"/>
                <w:szCs w:val="28"/>
              </w:rPr>
            </w:pPr>
            <w:r w:rsidRPr="00356BDD">
              <w:rPr>
                <w:rFonts w:ascii="Arial" w:hAnsi="Arial" w:cs="Arial"/>
                <w:sz w:val="28"/>
                <w:szCs w:val="28"/>
              </w:rPr>
              <w:t>O</w:t>
            </w:r>
          </w:p>
        </w:tc>
      </w:tr>
    </w:tbl>
    <w:p w:rsidR="00821FFF" w:rsidRDefault="00821FFF" w:rsidP="00A37A59">
      <w:pPr>
        <w:rPr>
          <w:rFonts w:ascii="Arial" w:hAnsi="Arial" w:cs="Arial"/>
          <w:sz w:val="20"/>
          <w:szCs w:val="20"/>
        </w:rPr>
      </w:pPr>
    </w:p>
    <w:p w:rsidR="00821FFF" w:rsidRPr="00087737" w:rsidRDefault="00821FFF" w:rsidP="00A37A59">
      <w:pPr>
        <w:rPr>
          <w:rFonts w:ascii="Arial" w:hAnsi="Arial" w:cs="Arial"/>
          <w:b/>
          <w:color w:val="C0C0C0"/>
          <w:sz w:val="16"/>
          <w:szCs w:val="16"/>
        </w:rPr>
      </w:pPr>
    </w:p>
    <w:p w:rsidR="00821FFF" w:rsidRPr="00BC0F7B" w:rsidRDefault="00821FFF" w:rsidP="00A37A59">
      <w:pPr>
        <w:rPr>
          <w:rFonts w:ascii="Arial" w:hAnsi="Arial" w:cs="Arial"/>
          <w:b/>
          <w:color w:val="C2D69B"/>
          <w:sz w:val="32"/>
          <w:szCs w:val="20"/>
        </w:rPr>
      </w:pPr>
      <w:hyperlink r:id="rId12" w:history="1">
        <w:r w:rsidRPr="00087737">
          <w:rPr>
            <w:rStyle w:val="Hyperlink"/>
            <w:rFonts w:ascii="Arial" w:hAnsi="Arial" w:cs="Arial"/>
            <w:b/>
            <w:color w:val="C0C0C0"/>
            <w:sz w:val="16"/>
            <w:szCs w:val="16"/>
          </w:rPr>
          <w:t>www.sorubak.com</w:t>
        </w:r>
      </w:hyperlink>
      <w:r>
        <w:rPr>
          <w:rFonts w:ascii="Arial" w:hAnsi="Arial" w:cs="Arial"/>
          <w:b/>
          <w:sz w:val="32"/>
          <w:szCs w:val="20"/>
        </w:rPr>
        <w:t xml:space="preserve"> </w:t>
      </w:r>
    </w:p>
    <w:p w:rsidR="00821FFF" w:rsidRDefault="00821FFF" w:rsidP="00A37A59">
      <w:pPr>
        <w:rPr>
          <w:rFonts w:ascii="Arial" w:hAnsi="Arial" w:cs="Arial"/>
          <w:sz w:val="20"/>
          <w:szCs w:val="20"/>
        </w:rPr>
      </w:pPr>
    </w:p>
    <w:p w:rsidR="00821FFF" w:rsidRDefault="00821FFF" w:rsidP="00A37A59">
      <w:pPr>
        <w:rPr>
          <w:rFonts w:ascii="Arial" w:hAnsi="Arial" w:cs="Arial"/>
          <w:sz w:val="20"/>
          <w:szCs w:val="20"/>
        </w:rPr>
      </w:pPr>
    </w:p>
    <w:p w:rsidR="00821FFF" w:rsidRPr="00C0624E" w:rsidRDefault="00821FFF" w:rsidP="00160FC5">
      <w:pPr>
        <w:rPr>
          <w:rFonts w:ascii="Arial" w:hAnsi="Arial" w:cs="Arial"/>
          <w:sz w:val="20"/>
          <w:szCs w:val="20"/>
        </w:rPr>
      </w:pPr>
      <w:r>
        <w:rPr>
          <w:rFonts w:ascii="Arial" w:hAnsi="Arial" w:cs="Arial"/>
          <w:sz w:val="20"/>
          <w:szCs w:val="20"/>
        </w:rPr>
        <w:t xml:space="preserve">                                                                                             </w:t>
      </w:r>
    </w:p>
    <w:sectPr w:rsidR="00821FFF" w:rsidRPr="00C0624E" w:rsidSect="003E1590">
      <w:pgSz w:w="11906" w:h="16838"/>
      <w:pgMar w:top="539" w:right="566" w:bottom="540" w:left="720" w:header="708" w:footer="708" w:gutter="0"/>
      <w:cols w:num="2" w:space="708" w:equalWidth="0">
        <w:col w:w="5490" w:space="736"/>
        <w:col w:w="4394"/>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E496F"/>
    <w:multiLevelType w:val="hybridMultilevel"/>
    <w:tmpl w:val="6EC61FAA"/>
    <w:lvl w:ilvl="0" w:tplc="1220CD88">
      <w:start w:val="1"/>
      <w:numFmt w:val="upperLetter"/>
      <w:lvlText w:val="%1)"/>
      <w:lvlJc w:val="left"/>
      <w:pPr>
        <w:ind w:left="144" w:hanging="360"/>
      </w:pPr>
      <w:rPr>
        <w:rFonts w:cs="Times New Roman" w:hint="default"/>
      </w:rPr>
    </w:lvl>
    <w:lvl w:ilvl="1" w:tplc="041F0019">
      <w:start w:val="1"/>
      <w:numFmt w:val="lowerLetter"/>
      <w:lvlText w:val="%2."/>
      <w:lvlJc w:val="left"/>
      <w:pPr>
        <w:ind w:left="864" w:hanging="360"/>
      </w:pPr>
      <w:rPr>
        <w:rFonts w:cs="Times New Roman"/>
      </w:rPr>
    </w:lvl>
    <w:lvl w:ilvl="2" w:tplc="041F001B">
      <w:start w:val="1"/>
      <w:numFmt w:val="lowerRoman"/>
      <w:lvlText w:val="%3."/>
      <w:lvlJc w:val="right"/>
      <w:pPr>
        <w:ind w:left="1584" w:hanging="180"/>
      </w:pPr>
      <w:rPr>
        <w:rFonts w:cs="Times New Roman"/>
      </w:rPr>
    </w:lvl>
    <w:lvl w:ilvl="3" w:tplc="041F000F">
      <w:start w:val="1"/>
      <w:numFmt w:val="decimal"/>
      <w:lvlText w:val="%4."/>
      <w:lvlJc w:val="left"/>
      <w:pPr>
        <w:ind w:left="2304" w:hanging="360"/>
      </w:pPr>
      <w:rPr>
        <w:rFonts w:cs="Times New Roman"/>
      </w:rPr>
    </w:lvl>
    <w:lvl w:ilvl="4" w:tplc="041F0019">
      <w:start w:val="1"/>
      <w:numFmt w:val="lowerLetter"/>
      <w:lvlText w:val="%5."/>
      <w:lvlJc w:val="left"/>
      <w:pPr>
        <w:ind w:left="3024" w:hanging="360"/>
      </w:pPr>
      <w:rPr>
        <w:rFonts w:cs="Times New Roman"/>
      </w:rPr>
    </w:lvl>
    <w:lvl w:ilvl="5" w:tplc="041F001B">
      <w:start w:val="1"/>
      <w:numFmt w:val="lowerRoman"/>
      <w:lvlText w:val="%6."/>
      <w:lvlJc w:val="right"/>
      <w:pPr>
        <w:ind w:left="3744" w:hanging="180"/>
      </w:pPr>
      <w:rPr>
        <w:rFonts w:cs="Times New Roman"/>
      </w:rPr>
    </w:lvl>
    <w:lvl w:ilvl="6" w:tplc="041F000F">
      <w:start w:val="1"/>
      <w:numFmt w:val="decimal"/>
      <w:lvlText w:val="%7."/>
      <w:lvlJc w:val="left"/>
      <w:pPr>
        <w:ind w:left="4464" w:hanging="360"/>
      </w:pPr>
      <w:rPr>
        <w:rFonts w:cs="Times New Roman"/>
      </w:rPr>
    </w:lvl>
    <w:lvl w:ilvl="7" w:tplc="041F0019">
      <w:start w:val="1"/>
      <w:numFmt w:val="lowerLetter"/>
      <w:lvlText w:val="%8."/>
      <w:lvlJc w:val="left"/>
      <w:pPr>
        <w:ind w:left="5184" w:hanging="360"/>
      </w:pPr>
      <w:rPr>
        <w:rFonts w:cs="Times New Roman"/>
      </w:rPr>
    </w:lvl>
    <w:lvl w:ilvl="8" w:tplc="041F001B">
      <w:start w:val="1"/>
      <w:numFmt w:val="lowerRoman"/>
      <w:lvlText w:val="%9."/>
      <w:lvlJc w:val="right"/>
      <w:pPr>
        <w:ind w:left="5904" w:hanging="180"/>
      </w:pPr>
      <w:rPr>
        <w:rFonts w:cs="Times New Roman"/>
      </w:rPr>
    </w:lvl>
  </w:abstractNum>
  <w:abstractNum w:abstractNumId="1">
    <w:nsid w:val="14096040"/>
    <w:multiLevelType w:val="hybridMultilevel"/>
    <w:tmpl w:val="F1D4D474"/>
    <w:lvl w:ilvl="0" w:tplc="AE4C2CBE">
      <w:start w:val="1"/>
      <w:numFmt w:val="upperLetter"/>
      <w:lvlText w:val="%1)"/>
      <w:lvlJc w:val="left"/>
      <w:pPr>
        <w:tabs>
          <w:tab w:val="num" w:pos="502"/>
        </w:tabs>
        <w:ind w:left="502"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nsid w:val="1513359E"/>
    <w:multiLevelType w:val="hybridMultilevel"/>
    <w:tmpl w:val="75746814"/>
    <w:lvl w:ilvl="0" w:tplc="041F0011">
      <w:start w:val="1"/>
      <w:numFmt w:val="decimal"/>
      <w:lvlText w:val="%1)"/>
      <w:lvlJc w:val="left"/>
      <w:pPr>
        <w:tabs>
          <w:tab w:val="num" w:pos="720"/>
        </w:tabs>
        <w:ind w:left="720" w:hanging="360"/>
      </w:pPr>
      <w:rPr>
        <w:rFonts w:cs="Times New Roman"/>
      </w:rPr>
    </w:lvl>
    <w:lvl w:ilvl="1" w:tplc="60528F4E">
      <w:start w:val="1"/>
      <w:numFmt w:val="upperLetter"/>
      <w:lvlText w:val="%2)"/>
      <w:lvlJc w:val="left"/>
      <w:pPr>
        <w:tabs>
          <w:tab w:val="num" w:pos="360"/>
        </w:tabs>
        <w:ind w:left="360" w:hanging="360"/>
      </w:pPr>
      <w:rPr>
        <w:rFonts w:cs="Times New Roman" w:hint="default"/>
        <w:b w:val="0"/>
        <w:bCs w:val="0"/>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nsid w:val="34182E9B"/>
    <w:multiLevelType w:val="singleLevel"/>
    <w:tmpl w:val="7EC23CE6"/>
    <w:lvl w:ilvl="0">
      <w:start w:val="1"/>
      <w:numFmt w:val="upperRoman"/>
      <w:lvlText w:val="%1-"/>
      <w:lvlJc w:val="left"/>
      <w:pPr>
        <w:tabs>
          <w:tab w:val="num" w:pos="720"/>
        </w:tabs>
        <w:ind w:left="720" w:hanging="720"/>
      </w:pPr>
      <w:rPr>
        <w:rFonts w:cs="Times New Roman" w:hint="default"/>
      </w:rPr>
    </w:lvl>
  </w:abstractNum>
  <w:abstractNum w:abstractNumId="4">
    <w:nsid w:val="3ED95AAA"/>
    <w:multiLevelType w:val="hybridMultilevel"/>
    <w:tmpl w:val="CE9233C4"/>
    <w:lvl w:ilvl="0" w:tplc="799E3D52">
      <w:start w:val="1"/>
      <w:numFmt w:val="upp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nsid w:val="526E051D"/>
    <w:multiLevelType w:val="hybridMultilevel"/>
    <w:tmpl w:val="37507800"/>
    <w:lvl w:ilvl="0" w:tplc="F4F86698">
      <w:start w:val="1"/>
      <w:numFmt w:val="upperLetter"/>
      <w:lvlText w:val="%1)"/>
      <w:lvlJc w:val="left"/>
      <w:pPr>
        <w:ind w:left="588" w:hanging="360"/>
      </w:pPr>
      <w:rPr>
        <w:rFonts w:cs="Times New Roman" w:hint="default"/>
      </w:rPr>
    </w:lvl>
    <w:lvl w:ilvl="1" w:tplc="041F0019">
      <w:start w:val="1"/>
      <w:numFmt w:val="lowerLetter"/>
      <w:lvlText w:val="%2."/>
      <w:lvlJc w:val="left"/>
      <w:pPr>
        <w:ind w:left="1308" w:hanging="360"/>
      </w:pPr>
      <w:rPr>
        <w:rFonts w:cs="Times New Roman"/>
      </w:rPr>
    </w:lvl>
    <w:lvl w:ilvl="2" w:tplc="041F001B">
      <w:start w:val="1"/>
      <w:numFmt w:val="lowerRoman"/>
      <w:lvlText w:val="%3."/>
      <w:lvlJc w:val="right"/>
      <w:pPr>
        <w:ind w:left="2028" w:hanging="180"/>
      </w:pPr>
      <w:rPr>
        <w:rFonts w:cs="Times New Roman"/>
      </w:rPr>
    </w:lvl>
    <w:lvl w:ilvl="3" w:tplc="041F000F">
      <w:start w:val="1"/>
      <w:numFmt w:val="decimal"/>
      <w:lvlText w:val="%4."/>
      <w:lvlJc w:val="left"/>
      <w:pPr>
        <w:ind w:left="2748" w:hanging="360"/>
      </w:pPr>
      <w:rPr>
        <w:rFonts w:cs="Times New Roman"/>
      </w:rPr>
    </w:lvl>
    <w:lvl w:ilvl="4" w:tplc="041F0019">
      <w:start w:val="1"/>
      <w:numFmt w:val="lowerLetter"/>
      <w:lvlText w:val="%5."/>
      <w:lvlJc w:val="left"/>
      <w:pPr>
        <w:ind w:left="3468" w:hanging="360"/>
      </w:pPr>
      <w:rPr>
        <w:rFonts w:cs="Times New Roman"/>
      </w:rPr>
    </w:lvl>
    <w:lvl w:ilvl="5" w:tplc="041F001B">
      <w:start w:val="1"/>
      <w:numFmt w:val="lowerRoman"/>
      <w:lvlText w:val="%6."/>
      <w:lvlJc w:val="right"/>
      <w:pPr>
        <w:ind w:left="4188" w:hanging="180"/>
      </w:pPr>
      <w:rPr>
        <w:rFonts w:cs="Times New Roman"/>
      </w:rPr>
    </w:lvl>
    <w:lvl w:ilvl="6" w:tplc="041F000F">
      <w:start w:val="1"/>
      <w:numFmt w:val="decimal"/>
      <w:lvlText w:val="%7."/>
      <w:lvlJc w:val="left"/>
      <w:pPr>
        <w:ind w:left="4908" w:hanging="360"/>
      </w:pPr>
      <w:rPr>
        <w:rFonts w:cs="Times New Roman"/>
      </w:rPr>
    </w:lvl>
    <w:lvl w:ilvl="7" w:tplc="041F0019">
      <w:start w:val="1"/>
      <w:numFmt w:val="lowerLetter"/>
      <w:lvlText w:val="%8."/>
      <w:lvlJc w:val="left"/>
      <w:pPr>
        <w:ind w:left="5628" w:hanging="360"/>
      </w:pPr>
      <w:rPr>
        <w:rFonts w:cs="Times New Roman"/>
      </w:rPr>
    </w:lvl>
    <w:lvl w:ilvl="8" w:tplc="041F001B">
      <w:start w:val="1"/>
      <w:numFmt w:val="lowerRoman"/>
      <w:lvlText w:val="%9."/>
      <w:lvlJc w:val="right"/>
      <w:pPr>
        <w:ind w:left="6348" w:hanging="180"/>
      </w:pPr>
      <w:rPr>
        <w:rFonts w:cs="Times New Roman"/>
      </w:rPr>
    </w:lvl>
  </w:abstractNum>
  <w:abstractNum w:abstractNumId="6">
    <w:nsid w:val="5D3D2B3B"/>
    <w:multiLevelType w:val="singleLevel"/>
    <w:tmpl w:val="81006588"/>
    <w:lvl w:ilvl="0">
      <w:start w:val="1"/>
      <w:numFmt w:val="upperLetter"/>
      <w:lvlText w:val="%1)"/>
      <w:lvlJc w:val="left"/>
      <w:pPr>
        <w:tabs>
          <w:tab w:val="num" w:pos="360"/>
        </w:tabs>
        <w:ind w:left="360" w:hanging="360"/>
      </w:pPr>
      <w:rPr>
        <w:rFonts w:cs="Times New Roman" w:hint="default"/>
      </w:rPr>
    </w:lvl>
  </w:abstractNum>
  <w:num w:numId="1">
    <w:abstractNumId w:val="4"/>
  </w:num>
  <w:num w:numId="2">
    <w:abstractNumId w:val="1"/>
  </w:num>
  <w:num w:numId="3">
    <w:abstractNumId w:val="2"/>
  </w:num>
  <w:num w:numId="4">
    <w:abstractNumId w:val="3"/>
  </w:num>
  <w:num w:numId="5">
    <w:abstractNumId w:val="6"/>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0FC5"/>
    <w:rsid w:val="0007273C"/>
    <w:rsid w:val="00087737"/>
    <w:rsid w:val="00087D1A"/>
    <w:rsid w:val="00092240"/>
    <w:rsid w:val="000D1CDF"/>
    <w:rsid w:val="000D7745"/>
    <w:rsid w:val="001230E3"/>
    <w:rsid w:val="00160FC5"/>
    <w:rsid w:val="001E33D8"/>
    <w:rsid w:val="00261749"/>
    <w:rsid w:val="002A5E15"/>
    <w:rsid w:val="002C759D"/>
    <w:rsid w:val="002D6FEE"/>
    <w:rsid w:val="00323D8C"/>
    <w:rsid w:val="00326F2C"/>
    <w:rsid w:val="00356BDD"/>
    <w:rsid w:val="003E1590"/>
    <w:rsid w:val="003F6162"/>
    <w:rsid w:val="005874FF"/>
    <w:rsid w:val="005A31F9"/>
    <w:rsid w:val="005D1258"/>
    <w:rsid w:val="00716E62"/>
    <w:rsid w:val="00757400"/>
    <w:rsid w:val="00784786"/>
    <w:rsid w:val="0079608A"/>
    <w:rsid w:val="00821FFF"/>
    <w:rsid w:val="008D17EA"/>
    <w:rsid w:val="008E2E40"/>
    <w:rsid w:val="00A01755"/>
    <w:rsid w:val="00A146F6"/>
    <w:rsid w:val="00A37A59"/>
    <w:rsid w:val="00AA3C34"/>
    <w:rsid w:val="00B846DA"/>
    <w:rsid w:val="00B96301"/>
    <w:rsid w:val="00BC0F7B"/>
    <w:rsid w:val="00C0624E"/>
    <w:rsid w:val="00C4518D"/>
    <w:rsid w:val="00C7704A"/>
    <w:rsid w:val="00CB7A5C"/>
    <w:rsid w:val="00CC7D3E"/>
    <w:rsid w:val="00CE67FC"/>
    <w:rsid w:val="00D17DDF"/>
    <w:rsid w:val="00E1502E"/>
    <w:rsid w:val="00E70F95"/>
    <w:rsid w:val="00E87B3D"/>
    <w:rsid w:val="00F139F3"/>
    <w:rsid w:val="00F83D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FC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aliases w:val="Normal Girinti Char"/>
    <w:basedOn w:val="Normal"/>
    <w:autoRedefine/>
    <w:uiPriority w:val="99"/>
    <w:rsid w:val="00160FC5"/>
    <w:pPr>
      <w:tabs>
        <w:tab w:val="left" w:pos="-180"/>
        <w:tab w:val="left" w:pos="284"/>
      </w:tabs>
      <w:spacing w:line="240" w:lineRule="atLeast"/>
      <w:ind w:right="19"/>
      <w:jc w:val="both"/>
    </w:pPr>
    <w:rPr>
      <w:rFonts w:ascii="Segoe UI" w:hAnsi="Segoe UI" w:cs="Segoe UI"/>
      <w:color w:val="000000"/>
      <w:sz w:val="20"/>
      <w:szCs w:val="20"/>
      <w:lang w:eastAsia="zh-CN"/>
    </w:rPr>
  </w:style>
  <w:style w:type="paragraph" w:styleId="HTMLPreformatted">
    <w:name w:val="HTML Preformatted"/>
    <w:basedOn w:val="Normal"/>
    <w:link w:val="HTMLPreformattedChar"/>
    <w:uiPriority w:val="99"/>
    <w:rsid w:val="00160F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160FC5"/>
    <w:rPr>
      <w:rFonts w:ascii="Courier New" w:hAnsi="Courier New" w:cs="Courier New"/>
      <w:sz w:val="20"/>
      <w:szCs w:val="20"/>
      <w:lang w:eastAsia="tr-TR"/>
    </w:rPr>
  </w:style>
  <w:style w:type="paragraph" w:styleId="BodyText2">
    <w:name w:val="Body Text 2"/>
    <w:basedOn w:val="Normal"/>
    <w:link w:val="BodyText2Char"/>
    <w:uiPriority w:val="99"/>
    <w:rsid w:val="00160FC5"/>
    <w:pPr>
      <w:spacing w:after="120" w:line="480" w:lineRule="auto"/>
    </w:pPr>
  </w:style>
  <w:style w:type="character" w:customStyle="1" w:styleId="BodyText2Char">
    <w:name w:val="Body Text 2 Char"/>
    <w:basedOn w:val="DefaultParagraphFont"/>
    <w:link w:val="BodyText2"/>
    <w:uiPriority w:val="99"/>
    <w:locked/>
    <w:rsid w:val="00160FC5"/>
    <w:rPr>
      <w:rFonts w:ascii="Times New Roman" w:hAnsi="Times New Roman" w:cs="Times New Roman"/>
      <w:sz w:val="24"/>
      <w:szCs w:val="24"/>
      <w:lang w:eastAsia="tr-TR"/>
    </w:rPr>
  </w:style>
  <w:style w:type="paragraph" w:styleId="NoSpacing">
    <w:name w:val="No Spacing"/>
    <w:basedOn w:val="Normal"/>
    <w:uiPriority w:val="99"/>
    <w:qFormat/>
    <w:rsid w:val="00160FC5"/>
    <w:rPr>
      <w:rFonts w:ascii="Calibri" w:hAnsi="Calibri" w:cs="Calibri"/>
      <w:sz w:val="22"/>
      <w:szCs w:val="22"/>
      <w:lang w:val="en-US" w:eastAsia="en-US"/>
    </w:rPr>
  </w:style>
  <w:style w:type="paragraph" w:styleId="NormalWeb">
    <w:name w:val="Normal (Web)"/>
    <w:basedOn w:val="Normal"/>
    <w:uiPriority w:val="99"/>
    <w:rsid w:val="00160FC5"/>
    <w:pPr>
      <w:spacing w:before="100" w:beforeAutospacing="1" w:after="100" w:afterAutospacing="1"/>
    </w:pPr>
  </w:style>
  <w:style w:type="character" w:styleId="Strong">
    <w:name w:val="Strong"/>
    <w:basedOn w:val="DefaultParagraphFont"/>
    <w:uiPriority w:val="99"/>
    <w:qFormat/>
    <w:rsid w:val="00160FC5"/>
    <w:rPr>
      <w:rFonts w:cs="Times New Roman"/>
      <w:b/>
      <w:bCs/>
    </w:rPr>
  </w:style>
  <w:style w:type="paragraph" w:styleId="BalloonText">
    <w:name w:val="Balloon Text"/>
    <w:basedOn w:val="Normal"/>
    <w:link w:val="BalloonTextChar"/>
    <w:uiPriority w:val="99"/>
    <w:semiHidden/>
    <w:rsid w:val="00160FC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60FC5"/>
    <w:rPr>
      <w:rFonts w:ascii="Tahoma" w:hAnsi="Tahoma" w:cs="Tahoma"/>
      <w:sz w:val="16"/>
      <w:szCs w:val="16"/>
      <w:lang w:eastAsia="tr-TR"/>
    </w:rPr>
  </w:style>
  <w:style w:type="paragraph" w:styleId="ListParagraph">
    <w:name w:val="List Paragraph"/>
    <w:basedOn w:val="Normal"/>
    <w:uiPriority w:val="99"/>
    <w:qFormat/>
    <w:rsid w:val="00160FC5"/>
    <w:pPr>
      <w:ind w:left="720"/>
    </w:pPr>
  </w:style>
  <w:style w:type="character" w:styleId="Hyperlink">
    <w:name w:val="Hyperlink"/>
    <w:basedOn w:val="DefaultParagraphFont"/>
    <w:uiPriority w:val="99"/>
    <w:rsid w:val="0008773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1326</Words>
  <Characters>7563</Characters>
  <Application>Microsoft Office Outlook</Application>
  <DocSecurity>0</DocSecurity>
  <Lines>0</Lines>
  <Paragraphs>0</Paragraphs>
  <ScaleCrop>false</ScaleCrop>
  <Company>dersimiz.com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edanur</cp:lastModifiedBy>
  <cp:revision>5</cp:revision>
  <cp:lastPrinted>2010-01-07T11:01:00Z</cp:lastPrinted>
  <dcterms:created xsi:type="dcterms:W3CDTF">2010-01-13T08:58:00Z</dcterms:created>
  <dcterms:modified xsi:type="dcterms:W3CDTF">2011-01-12T19:54:00Z</dcterms:modified>
  <cp:category>dersimiz.com</cp:category>
</cp:coreProperties>
</file>